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comments.xml" ContentType="application/vnd.openxmlformats-officedocument.wordprocessingml.comments+xml"/>
  <Override PartName="/docProps/custom.xml" ContentType="application/vnd.openxmlformats-officedocument.custom-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1.xml" ContentType="application/xml"/>
  <Override PartName="/customXml/item4.xml" ContentType="application/xml"/>
  <Override PartName="/customXml/itemProps4.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32A9B" w14:textId="77777777" w:rsidR="00D42F6D" w:rsidRDefault="00D42F6D" w:rsidP="00202391">
      <w:pPr>
        <w:rPr>
          <w:rFonts w:cs="Arial"/>
          <w:szCs w:val="28"/>
        </w:rPr>
      </w:pPr>
    </w:p>
    <w:p w14:paraId="0DD6327C" w14:textId="77777777" w:rsidR="00202391" w:rsidRPr="00202391" w:rsidRDefault="00202391" w:rsidP="00202391">
      <w:pPr>
        <w:rPr>
          <w:rFonts w:cs="Arial"/>
          <w:szCs w:val="28"/>
        </w:rPr>
      </w:pPr>
    </w:p>
    <w:tbl>
      <w:tblPr>
        <w:tblW w:w="9606" w:type="dxa"/>
        <w:tblLayout w:type="fixed"/>
        <w:tblLook w:val="04A0" w:firstRow="1" w:lastRow="0" w:firstColumn="1" w:lastColumn="0" w:noHBand="0" w:noVBand="1"/>
      </w:tblPr>
      <w:tblGrid>
        <w:gridCol w:w="2093"/>
        <w:gridCol w:w="1984"/>
        <w:gridCol w:w="2994"/>
        <w:gridCol w:w="2535"/>
      </w:tblGrid>
      <w:tr w:rsidR="00FC128A" w:rsidRPr="00E833B8" w14:paraId="4BB7F7CE" w14:textId="77777777" w:rsidTr="000939FA">
        <w:trPr>
          <w:trHeight w:hRule="exact" w:val="2255"/>
        </w:trPr>
        <w:tc>
          <w:tcPr>
            <w:tcW w:w="7071" w:type="dxa"/>
            <w:gridSpan w:val="3"/>
          </w:tcPr>
          <w:p w14:paraId="7C4BBC2B" w14:textId="77777777" w:rsidR="00FC128A" w:rsidRPr="00E833B8" w:rsidRDefault="00000000" w:rsidP="000303F5">
            <w:pPr>
              <w:rPr>
                <w:noProof/>
              </w:rPr>
            </w:pPr>
            <w:sdt>
              <w:sdtPr>
                <w:rPr>
                  <w:noProof/>
                </w:rPr>
                <w:alias w:val="Sdm_AMNavn"/>
                <w:tag w:val="Sdm_AMNavn"/>
                <w:id w:val="36745875"/>
                <w:dataBinding w:xpath="/document/body/Sdm_AMNavn" w:storeItemID="{78A4DA1A-24F0-466D-A1A0-B0B34CB23C62}"/>
                <w:text/>
              </w:sdtPr>
              <w:sdtContent>
                <w:bookmarkStart w:id="0" w:name="Sdm_AMNavn"/>
                <w:r w:rsidR="00FC128A" w:rsidRPr="00E833B8">
                  <w:rPr>
                    <w:noProof/>
                  </w:rPr>
                  <w:t>Map Arkitekter As</w:t>
                </w:r>
              </w:sdtContent>
            </w:sdt>
            <w:bookmarkEnd w:id="0"/>
          </w:p>
          <w:p w14:paraId="007EB1B0" w14:textId="77777777" w:rsidR="00FC128A" w:rsidRPr="00E833B8" w:rsidRDefault="00000000" w:rsidP="000303F5">
            <w:pPr>
              <w:rPr>
                <w:noProof/>
              </w:rPr>
            </w:pPr>
            <w:sdt>
              <w:sdtPr>
                <w:rPr>
                  <w:noProof/>
                </w:rPr>
                <w:alias w:val="Sdm_Att"/>
                <w:tag w:val="Sdm_Att"/>
                <w:id w:val="19995630"/>
                <w:dataBinding w:xpath="/document/body/Sdm_Att" w:storeItemID="{78A4DA1A-24F0-466D-A1A0-B0B34CB23C62}"/>
                <w:text/>
              </w:sdtPr>
              <w:sdtContent>
                <w:bookmarkStart w:id="1" w:name="Sdm_Att"/>
                <w:r w:rsidR="00FC128A" w:rsidRPr="00E833B8">
                  <w:rPr>
                    <w:noProof/>
                  </w:rPr>
                  <w:t>Simon Lillywhite</w:t>
                </w:r>
              </w:sdtContent>
            </w:sdt>
            <w:bookmarkEnd w:id="1"/>
          </w:p>
          <w:p w14:paraId="17736E5A" w14:textId="77777777" w:rsidR="00FC128A" w:rsidRPr="00E833B8" w:rsidRDefault="00000000" w:rsidP="000303F5">
            <w:pPr>
              <w:rPr/>
            </w:pPr>
            <w:sdt>
              <w:sdtPr>
                <w:rPr>
                  <w:noProof/>
                </w:rPr>
                <w:alias w:val="Sdm_AMAdr"/>
                <w:tag w:val="Sdm_AMAdr"/>
                <w:id w:val="81995340"/>
                <w:dataBinding w:xpath="/document/body/Sdm_AMAdr" w:storeItemID="{78A4DA1A-24F0-466D-A1A0-B0B34CB23C62}"/>
                <w:text/>
              </w:sdtPr>
              <w:sdtContent>
                <w:bookmarkStart w:id="2" w:name="Sdm_AMAdr"/>
                <w:r w:rsidR="00FC128A" w:rsidRPr="00E833B8">
                  <w:rPr>
                    <w:noProof/>
                  </w:rPr>
                  <w:t>Drammensveien 130C</w:t>
                </w:r>
              </w:sdtContent>
            </w:sdt>
            <w:bookmarkEnd w:id="2"/>
          </w:p>
          <w:p w14:paraId="425D3C20" w14:textId="77777777" w:rsidR="00FC128A" w:rsidRPr="00E833B8" w:rsidRDefault="00000000" w:rsidP="000303F5">
            <w:pPr>
              <w:rPr/>
            </w:pPr>
            <w:sdt>
              <w:sdtPr>
                <w:rPr>
                  <w:noProof/>
                </w:rPr>
                <w:alias w:val="Sdm_AMPostNr"/>
                <w:tag w:val="Sdm_AMPostNr"/>
                <w:id w:val="10151657"/>
                <w:dataBinding w:xpath="/document/body/Sdm_AMPostNr" w:storeItemID="{78A4DA1A-24F0-466D-A1A0-B0B34CB23C62}"/>
                <w:text/>
              </w:sdtPr>
              <w:sdtContent>
                <w:bookmarkStart w:id="3" w:name="Sdm_AMPostNr"/>
                <w:r w:rsidR="00FC128A" w:rsidRPr="00E833B8">
                  <w:rPr>
                    <w:noProof/>
                  </w:rPr>
                  <w:t>0277</w:t>
                </w:r>
              </w:sdtContent>
            </w:sdt>
            <w:bookmarkEnd w:id="3"/>
            <w:r w:rsidR="00FC128A" w:rsidRPr="00E833B8">
              <w:rPr/>
              <w:t xml:space="preserve"> </w:t>
            </w:r>
            <w:sdt>
              <w:sdtPr>
                <w:alias w:val="Sdm_AMPoststed"/>
                <w:tag w:val="Sdm_AMPoststed"/>
                <w:id w:val="61444342"/>
                <w:dataBinding w:xpath="/document/body/Sdm_AMPoststed" w:storeItemID="{78A4DA1A-24F0-466D-A1A0-B0B34CB23C62}"/>
                <w:text/>
                <w:rPr/>
              </w:sdtPr>
              <w:sdtContent>
                <w:bookmarkStart w:id="4" w:name="Sdm_AMPoststed"/>
                <w:r w:rsidR="00FC128A" w:rsidRPr="00E833B8">
                  <w:rPr/>
                  <w:t>Oslo</w:t>
                </w:r>
              </w:sdtContent>
            </w:sdt>
            <w:bookmarkEnd w:id="4"/>
          </w:p>
          <w:p w14:paraId="0DD87D45" w14:textId="77777777" w:rsidR="00FC128A" w:rsidRPr="00E833B8" w:rsidRDefault="00FC128A" w:rsidP="000303F5"/>
        </w:tc>
        <w:tc>
          <w:tcPr>
            <w:tcW w:w="2535" w:type="dxa"/>
            <w:vAlign w:val="center"/>
          </w:tcPr>
          <w:p w14:paraId="454A6F92" w14:textId="52C1C320" w:rsidR="00FC128A" w:rsidRPr="00E833B8" w:rsidRDefault="00000000" w:rsidP="000303F5">
            <w:pPr>
              <w:rPr>
                <w:vanish/>
              </w:rPr>
            </w:pPr>
            <w:sdt>
              <w:sdtPr>
                <w:rPr>
                  <w:vanish/>
                </w:rPr>
                <w:alias w:val="Sgr_Beskrivelse"/>
                <w:tag w:val="Sgr_Beskrivelse"/>
                <w:id w:val="289304736"/>
                <w:dataBinding w:xpath="/document/body/Sgr_Beskrivelse" w:storeItemID="{78A4DA1A-24F0-466D-A1A0-B0B34CB23C62}"/>
                <w:text/>
              </w:sdtPr>
              <w:sdtContent>
                <w:bookmarkStart w:id="5" w:name="Sgr_Beskrivelse"/>
                <w:r w:rsidR="006D4AD0">
                  <w:rPr>
                    <w:vanish/>
                  </w:rPr>
                  <w:t xml:space="preserve"> </w:t>
                </w:r>
              </w:sdtContent>
            </w:sdt>
            <w:bookmarkEnd w:id="5"/>
          </w:p>
          <w:p w14:paraId="53A71405" w14:textId="1D12AECB" w:rsidR="00FC128A" w:rsidRPr="00E833B8" w:rsidRDefault="00000000" w:rsidP="000303F5">
            <w:pPr>
              <w:rPr>
                <w:vanish/>
              </w:rPr>
            </w:pPr>
            <w:sdt>
              <w:sdtPr>
                <w:rPr>
                  <w:vanish/>
                </w:rPr>
                <w:alias w:val="Spg_paragrafID"/>
                <w:tag w:val="Spg_paragrafID"/>
                <w:id w:val="26975703"/>
                <w:dataBinding w:xpath="/document/body/Spg_paragrafID" w:storeItemID="{78A4DA1A-24F0-466D-A1A0-B0B34CB23C62}"/>
                <w:text/>
              </w:sdtPr>
              <w:sdtContent>
                <w:bookmarkStart w:id="6" w:name="Spg_paragrafID"/>
                <w:r w:rsidR="006D4AD0">
                  <w:rPr>
                    <w:vanish/>
                  </w:rPr>
                  <w:t xml:space="preserve"> </w:t>
                </w:r>
              </w:sdtContent>
            </w:sdt>
            <w:bookmarkEnd w:id="6"/>
          </w:p>
        </w:tc>
      </w:tr>
      <w:tr w:rsidR="00FC128A" w:rsidRPr="00E833B8" w14:paraId="5D8193AA" w14:textId="77777777" w:rsidTr="000939FA">
        <w:trPr>
          <w:trHeight w:val="266"/>
        </w:trPr>
        <w:tc>
          <w:tcPr>
            <w:tcW w:w="2093" w:type="dxa"/>
          </w:tcPr>
          <w:p w14:paraId="6BAA7A91" w14:textId="77777777" w:rsidR="00FC128A" w:rsidRPr="00436B88" w:rsidRDefault="00FC128A" w:rsidP="000303F5">
            <w:pPr>
              <w:rPr>
                <w:sz w:val="20"/>
                <w:szCs w:val="20"/>
              </w:rPr>
            </w:pPr>
            <w:r w:rsidRPr="00436B88">
              <w:rPr>
                <w:sz w:val="20"/>
                <w:szCs w:val="20"/>
              </w:rPr>
              <w:t>Deres ref.:</w:t>
            </w:r>
          </w:p>
        </w:tc>
        <w:tc>
          <w:tcPr>
            <w:tcW w:w="1984" w:type="dxa"/>
          </w:tcPr>
          <w:p w14:paraId="062CF9A0" w14:textId="77777777" w:rsidR="00FC128A" w:rsidRPr="00436B88" w:rsidRDefault="00FC128A" w:rsidP="000303F5">
            <w:pPr>
              <w:rPr>
                <w:sz w:val="20"/>
                <w:szCs w:val="20"/>
              </w:rPr>
            </w:pPr>
            <w:r w:rsidRPr="00436B88">
              <w:rPr>
                <w:sz w:val="20"/>
                <w:szCs w:val="20"/>
              </w:rPr>
              <w:t xml:space="preserve">Vår ref.: </w:t>
            </w:r>
          </w:p>
        </w:tc>
        <w:tc>
          <w:tcPr>
            <w:tcW w:w="2994" w:type="dxa"/>
          </w:tcPr>
          <w:p w14:paraId="067126CD" w14:textId="77777777" w:rsidR="00FC128A" w:rsidRPr="00436B88" w:rsidRDefault="00FC128A" w:rsidP="000303F5">
            <w:pPr>
              <w:rPr>
                <w:sz w:val="20"/>
                <w:szCs w:val="20"/>
              </w:rPr>
            </w:pPr>
            <w:r>
              <w:rPr>
                <w:sz w:val="20"/>
                <w:szCs w:val="20"/>
              </w:rPr>
              <w:t>Saksbehandler:</w:t>
            </w:r>
          </w:p>
        </w:tc>
        <w:tc>
          <w:tcPr>
            <w:tcW w:w="2535" w:type="dxa"/>
          </w:tcPr>
          <w:p w14:paraId="3DEA3860" w14:textId="77777777" w:rsidR="00FC128A" w:rsidRPr="00436B88" w:rsidRDefault="00FC128A" w:rsidP="000303F5">
            <w:pPr>
              <w:rPr>
                <w:sz w:val="20"/>
                <w:szCs w:val="20"/>
              </w:rPr>
            </w:pPr>
            <w:r w:rsidRPr="00436B88">
              <w:rPr>
                <w:sz w:val="20"/>
                <w:szCs w:val="20"/>
              </w:rPr>
              <w:t>Dato:</w:t>
            </w:r>
          </w:p>
        </w:tc>
      </w:tr>
      <w:tr w:rsidR="00FC128A" w:rsidRPr="00E833B8" w14:paraId="2D591D7A" w14:textId="77777777" w:rsidTr="000939FA">
        <w:trPr/>
        <w:tc>
          <w:tcPr>
            <w:tcW w:w="2093" w:type="dxa"/>
          </w:tcPr>
          <w:p w14:paraId="4F0AC3F6" w14:textId="669D92F2" w:rsidR="00FC128A" w:rsidRPr="00436B88" w:rsidRDefault="00000000" w:rsidP="000303F5">
            <w:pPr>
              <w:rPr>
                <w:sz w:val="20"/>
                <w:szCs w:val="20"/>
                <w:vanish/>
              </w:rPr>
            </w:pPr>
            <w:sdt>
              <w:sdtPr>
                <w:rPr>
                  <w:noProof/>
                  <w:sz w:val="20"/>
                  <w:szCs w:val="20"/>
                  <w:vanish/>
                </w:rPr>
                <w:alias w:val="Sdm_AMReferanse"/>
                <w:tag w:val="Sdm_AMReferanse"/>
                <w:id w:val="48451922"/>
                <w:dataBinding w:xpath="/document/body/Sdm_AMReferanse" w:storeItemID="{78A4DA1A-24F0-466D-A1A0-B0B34CB23C62}"/>
                <w:text/>
              </w:sdtPr>
              <w:sdtContent>
                <w:bookmarkStart w:id="7" w:name="Sdm_AMReferanse"/>
                <w:r w:rsidR="006D4AD0">
                  <w:rPr>
                    <w:noProof/>
                    <w:sz w:val="20"/>
                    <w:szCs w:val="20"/>
                    <w:vanish/>
                  </w:rPr>
                  <w:t xml:space="preserve"> </w:t>
                </w:r>
              </w:sdtContent>
            </w:sdt>
            <w:bookmarkEnd w:id="7"/>
          </w:p>
        </w:tc>
        <w:tc>
          <w:tcPr>
            <w:tcW w:w="1984" w:type="dxa"/>
          </w:tcPr>
          <w:p w14:paraId="6B0CA116" w14:textId="77777777" w:rsidR="00FC128A" w:rsidRDefault="00000000" w:rsidP="000303F5">
            <w:pPr>
              <w:rPr>
                <w:sz w:val="20"/>
                <w:szCs w:val="20"/>
              </w:rPr>
            </w:pPr>
            <w:sdt>
              <w:sdtPr>
                <w:rPr>
                  <w:noProof/>
                  <w:sz w:val="20"/>
                  <w:szCs w:val="20"/>
                </w:rPr>
                <w:alias w:val="Sas_ArkivSakID"/>
                <w:tag w:val="Sas_ArkivSakID"/>
                <w:id w:val="94166264"/>
                <w:dataBinding w:xpath="/document/body/Sas_ArkivSakID" w:storeItemID="{78A4DA1A-24F0-466D-A1A0-B0B34CB23C62}"/>
                <w:text/>
              </w:sdtPr>
              <w:sdtContent>
                <w:bookmarkStart w:id="8" w:name="Sas_ArkivSakID"/>
                <w:r w:rsidR="00FC128A" w:rsidRPr="00436B88">
                  <w:rPr>
                    <w:noProof/>
                    <w:sz w:val="20"/>
                    <w:szCs w:val="20"/>
                  </w:rPr>
                  <w:t>26/2366</w:t>
                </w:r>
              </w:sdtContent>
            </w:sdt>
            <w:bookmarkEnd w:id="8"/>
            <w:r w:rsidR="00FC128A" w:rsidRPr="00436B88">
              <w:rPr>
                <w:noProof/>
                <w:sz w:val="20"/>
                <w:szCs w:val="20"/>
              </w:rPr>
              <w:t xml:space="preserve"> - </w:t>
            </w:r>
            <w:sdt>
              <w:sdtPr>
                <w:rPr>
                  <w:noProof/>
                  <w:sz w:val="20"/>
                  <w:szCs w:val="20"/>
                </w:rPr>
                <w:alias w:val="Sdo_DokNr"/>
                <w:tag w:val="Sdo_DokNr"/>
                <w:id w:val="288402723"/>
                <w:dataBinding w:xpath="/document/body/Sdo_DokNr" w:storeItemID="{78A4DA1A-24F0-466D-A1A0-B0B34CB23C62}"/>
                <w:text/>
              </w:sdtPr>
              <w:sdtContent>
                <w:bookmarkStart w:id="9" w:name="Sdo_DokNr"/>
                <w:r w:rsidR="00FC128A" w:rsidRPr="00436B88">
                  <w:rPr>
                    <w:noProof/>
                    <w:sz w:val="20"/>
                    <w:szCs w:val="20"/>
                  </w:rPr>
                  <w:t>5</w:t>
                </w:r>
              </w:sdtContent>
            </w:sdt>
            <w:bookmarkEnd w:id="9"/>
            <w:r w:rsidR="00FC128A">
              <w:rPr>
                <w:sz w:val="20"/>
                <w:szCs w:val="20"/>
              </w:rPr>
              <w:t xml:space="preserve"> </w:t>
            </w:r>
          </w:p>
        </w:tc>
        <w:tc>
          <w:tcPr>
            <w:tcW w:w="2994" w:type="dxa"/>
          </w:tcPr>
          <w:p w14:paraId="5E8CB856" w14:textId="77777777" w:rsidR="00FC128A" w:rsidRPr="00436B88" w:rsidRDefault="00000000" w:rsidP="000303F5">
            <w:pPr>
              <w:rPr>
                <w:sz w:val="20"/>
                <w:szCs w:val="20"/>
              </w:rPr>
            </w:pPr>
            <w:sdt>
              <w:sdtPr>
                <w:rPr>
                  <w:sz w:val="20"/>
                  <w:szCs w:val="20"/>
                </w:rPr>
                <w:alias w:val="Sbr_Navn"/>
                <w:tag w:val="Sbr_Navn"/>
                <w:id w:val="98068347"/>
                <w:dataBinding w:xpath="/document/body/Sbr_Navn" w:storeItemID="{78A4DA1A-24F0-466D-A1A0-B0B34CB23C62}"/>
                <w:text/>
              </w:sdtPr>
              <w:sdtContent>
                <w:bookmarkStart w:id="10" w:name="Sbr_Navn"/>
                <w:r w:rsidR="00FC128A" w:rsidRPr="00436B88">
                  <w:rPr>
                    <w:sz w:val="20"/>
                    <w:szCs w:val="20"/>
                  </w:rPr>
                  <w:t>Tor Arnstein Andersen</w:t>
                </w:r>
              </w:sdtContent>
            </w:sdt>
            <w:bookmarkEnd w:id="10"/>
            <w:r w:rsidR="00FC128A">
              <w:rPr>
                <w:sz w:val="20"/>
                <w:szCs w:val="20"/>
              </w:rPr>
              <w:t xml:space="preserve"> </w:t>
            </w:r>
          </w:p>
        </w:tc>
        <w:sdt>
          <w:sdtPr>
            <w:rPr>
              <w:sz w:val="20"/>
              <w:szCs w:val="20"/>
            </w:rPr>
            <w:alias w:val="Sdo_DokDato"/>
            <w:tag w:val="Sdo_DokDato"/>
            <w:id w:val="199906483"/>
            <w:dataBinding w:xpath="/document/body/Sdo_DokDato" w:storeItemID="{78A4DA1A-24F0-466D-A1A0-B0B34CB23C62}"/>
            <w:text/>
          </w:sdtPr>
          <w:sdtContent>
            <w:bookmarkStart w:id="11" w:name="Sdo_DokDato" w:displacedByCustomXml="prev"/>
            <w:tc>
              <w:tcPr>
                <w:tcW w:w="2535" w:type="dxa"/>
              </w:tcPr>
              <w:p w14:paraId="57889215" w14:textId="77777777" w:rsidR="00FC128A" w:rsidRPr="00436B88" w:rsidRDefault="00FC128A" w:rsidP="000303F5">
                <w:pPr>
                  <w:rPr>
                    <w:sz w:val="20"/>
                    <w:szCs w:val="20"/>
                  </w:rPr>
                </w:pPr>
                <w:r>
                  <w:rPr>
                    <w:sz w:val="20"/>
                    <w:szCs w:val="20"/>
                  </w:rPr>
                  <w:t>12.06.2026</w:t>
                </w:r>
              </w:p>
            </w:tc>
          </w:sdtContent>
        </w:sdt>
        <w:bookmarkEnd w:id="11"/>
      </w:tr>
    </w:tbl>
    <w:p w14:paraId="29401423" w14:textId="32DD5FD7" w:rsidR="00BF243D" w:rsidRDefault="00BF243D"/>
    <w:p w14:paraId="71B27E63" w14:textId="4E2017F9" w:rsidR="004E405F" w:rsidRPr="007B7BD3" w:rsidRDefault="00000F32">
      <w:pPr>
        <w:rPr>
          <w:b/>
          <w:bCs/>
        </w:rPr>
      </w:pPr>
      <w:r w:rsidRPr="007A48BA">
        <w:rPr>
          <w:b/>
          <w:bCs/>
          <w:sz w:val="24"/>
          <w:szCs w:val="24"/>
        </w:rPr>
        <w:t>Melding om delegert vedtak</w:t>
      </w:r>
      <w:r>
        <w:rPr>
          <w:b/>
          <w:bCs/>
        </w:rPr>
        <w:t xml:space="preserve"> </w:t>
      </w:r>
      <w:r w:rsidR="007B7BD3">
        <w:rPr>
          <w:b/>
          <w:bCs/>
        </w:rPr>
        <w:t xml:space="preserve">- </w:t>
      </w:r>
      <w:sdt>
        <w:sdtPr>
          <w:rPr>
            <w:b/>
            <w:bCs/>
            <w:sz w:val="24"/>
            <w:szCs w:val="24"/>
          </w:rPr>
          <w:alias w:val="TblBeh__moeteBeh_saksnummer___1___1"/>
          <w:tag w:val="TblBeh__moeteBeh_saksnummer___1___1"/>
          <w:id w:val="-1356719589"/>
          <w:dataBinding w:xpath="/document/body/TblBeh/table/simplefieldformat/value" w:storeItemID="{78A4DA1A-24F0-466D-A1A0-B0B34CB23C62}"/>
          <w:text/>
        </w:sdtPr>
        <w:sdtContent>
          <w:bookmarkStart w:id="12" w:name="TblBeh__moeteBeh_saksnummer___1___1"/>
          <w:r w:rsidR="001A7103" w:rsidRPr="001A7103">
            <w:rPr>
              <w:b/>
              <w:bCs/>
              <w:sz w:val="24"/>
              <w:szCs w:val="24"/>
            </w:rPr>
            <w:t>26/95</w:t>
          </w:r>
        </w:sdtContent>
      </w:sdt>
      <w:bookmarkEnd w:id="12"/>
    </w:p>
    <w:p w14:paraId="18064F15" w14:textId="6A2BA356" w:rsidR="002539D1" w:rsidRDefault="002539D1">
      <w:pPr>
        <w:rPr>
          <w:rFonts w:eastAsia="Times New Roman"/>
          <w:lang w:eastAsia="nb-NO"/>
        </w:rPr>
      </w:pPr>
    </w:p>
    <w:p w14:paraId="7B8F3C0F" w14:textId="77777777" w:rsidR="0012379D" w:rsidRPr="00E833B8" w:rsidRDefault="00000000" w:rsidP="0012379D">
      <w:pPr>
        <w:rPr>
          <w:b/>
          <w:sz w:val="24"/>
        </w:rPr>
      </w:pPr>
      <w:sdt>
        <w:sdtPr>
          <w:rPr>
            <w:b/>
            <w:sz w:val="24"/>
          </w:rPr>
          <w:alias w:val="Sdo_Tittel"/>
          <w:tag w:val="Sdo_Tittel"/>
          <w:id w:val="66397810"/>
          <w:dataBinding w:xpath="/document/body/Sdo_Tittel" w:storeItemID="{78A4DA1A-24F0-466D-A1A0-B0B34CB23C62}"/>
          <w:text/>
        </w:sdtPr>
        <w:sdtContent>
          <w:bookmarkStart w:id="13" w:name="Sdo_Tittel"/>
          <w:r w:rsidR="0012379D" w:rsidRPr="00E833B8">
            <w:rPr>
              <w:b/>
              <w:sz w:val="24"/>
            </w:rPr>
            <w:t>Tillatelse til tiltak - gnr 27 bnr 147 - Mikkel Revs veg 15 - Midlertidig brannstasjon</w:t>
          </w:r>
        </w:sdtContent>
      </w:sdt>
      <w:bookmarkEnd w:id="13"/>
    </w:p>
    <w:p w14:paraId="40FFF6E6" w14:textId="46E12EEE" w:rsidR="0012379D" w:rsidRPr="00E833B8" w:rsidRDefault="00000000" w:rsidP="0012379D">
      <w:pPr>
        <w:rPr>
          <w:b/>
          <w:sz w:val="24"/>
          <w:vanish/>
        </w:rPr>
      </w:pPr>
      <w:sdt>
        <w:sdtPr>
          <w:rPr>
            <w:b/>
            <w:sz w:val="24"/>
            <w:vanish/>
          </w:rPr>
          <w:alias w:val="Sdo_Tittel2"/>
          <w:tag w:val="Sdo_Tittel2"/>
          <w:id w:val="-116757847"/>
          <w:dataBinding w:xpath="/document/body/Sdo_Tittel2" w:storeItemID="{78A4DA1A-24F0-466D-A1A0-B0B34CB23C62}"/>
          <w:text/>
        </w:sdtPr>
        <w:sdtContent>
          <w:bookmarkStart w:id="14" w:name="Sdo_Tittel2"/>
          <w:r w:rsidR="006D4AD0">
            <w:rPr>
              <w:b/>
              <w:sz w:val="24"/>
              <w:vanish/>
            </w:rPr>
            <w:t xml:space="preserve"> </w:t>
          </w:r>
        </w:sdtContent>
      </w:sdt>
      <w:bookmarkEnd w:id="14"/>
    </w:p>
    <w:p w14:paraId="4468EA47" w14:textId="77777777" w:rsidR="002539D1" w:rsidRDefault="002539D1">
      <w:pPr>
        <w:rPr>
          <w:rFonts w:eastAsia="Times New Roman"/>
          <w:lang w:eastAsia="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2268"/>
        <w:gridCol w:w="4993"/>
      </w:tblGrid>
      <w:tr w:rsidR="00AA3EC4" w:rsidRPr="00F31EC2" w14:paraId="05182544" w14:textId="77777777" w:rsidTr="009F2DBB">
        <w:tc>
          <w:tcPr>
            <w:tcW w:w="1951" w:type="dxa"/>
            <w:hideMark/>
          </w:tcPr>
          <w:p w14:paraId="4FA61831" w14:textId="77777777" w:rsidR="0062740A" w:rsidRPr="00F31EC2" w:rsidRDefault="00000000" w:rsidP="000B1929">
            <w:pPr>
              <w:rPr>
                <w:rFonts w:cs="Arial"/>
              </w:rPr>
            </w:pPr>
            <w:r w:rsidRPr="00F31EC2">
              <w:rPr>
                <w:rFonts w:cs="Arial"/>
              </w:rPr>
              <w:t>Tiltak:</w:t>
            </w:r>
          </w:p>
        </w:tc>
        <w:tc>
          <w:tcPr>
            <w:tcW w:w="7261" w:type="dxa"/>
            <w:gridSpan w:val="2"/>
            <w:hideMark/>
          </w:tcPr>
          <w:p w14:paraId="31FAFF12" w14:textId="77777777" w:rsidR="0062740A" w:rsidRPr="00F31EC2" w:rsidRDefault="00000000" w:rsidP="000B1929">
            <w:pPr>
              <w:rPr>
                <w:rFonts w:cs="Arial"/>
                <w:vanish/>
              </w:rPr>
            </w:pPr>
            <w:sdt>
              <w:sdtPr>
                <w:rPr>
                  <w:rFonts w:cs="Arial"/>
                  <w:vanish/>
                </w:rPr>
                <w:alias w:val="plu_eiendom.GID.Tiltak"/>
                <w:tag w:val="plu_eiendom.GID.Tiltak"/>
                <w:id w:val="-1721662860"/>
                <w:dataBinding w:xpath="/document/body/plu_eiendom.GID.Tiltak" w:storeItemID="{78A4DA1A-24F0-466D-A1A0-B0B34CB23C62}"/>
                <w:text/>
              </w:sdtPr>
              <w:sdtContent>
                <w:bookmarkStart w:id="15" w:name="plu_eiendom.GID.Tiltak"/>
                <w:r w:rsidRPr="00F31EC2">
                  <w:rPr>
                    <w:rFonts w:cs="Arial"/>
                    <w:vanish/>
                  </w:rPr>
                  <w:t xml:space="preserve"> </w:t>
                </w:r>
              </w:sdtContent>
            </w:sdt>
            <w:bookmarkEnd w:id="15"/>
          </w:p>
        </w:tc>
      </w:tr>
      <w:tr w:rsidR="00AA3EC4" w:rsidRPr="00F31EC2" w14:paraId="39F17113" w14:textId="77777777" w:rsidTr="009F2DBB">
        <w:tc>
          <w:tcPr>
            <w:tcW w:w="1951" w:type="dxa"/>
            <w:hideMark/>
          </w:tcPr>
          <w:p w14:paraId="0A5A5F5F" w14:textId="77777777" w:rsidR="0062740A" w:rsidRPr="00F31EC2" w:rsidRDefault="00000000" w:rsidP="000B1929">
            <w:pPr>
              <w:rPr>
                <w:rFonts w:cs="Arial"/>
              </w:rPr>
            </w:pPr>
            <w:r w:rsidRPr="00F31EC2">
              <w:rPr>
                <w:rFonts w:cs="Arial"/>
              </w:rPr>
              <w:t>Byggested:</w:t>
            </w:r>
          </w:p>
        </w:tc>
        <w:tc>
          <w:tcPr>
            <w:tcW w:w="2268" w:type="dxa"/>
            <w:hideMark/>
          </w:tcPr>
          <w:p w14:paraId="480985CB" w14:textId="77777777" w:rsidR="0062740A" w:rsidRPr="00F31EC2" w:rsidRDefault="00000000" w:rsidP="000B1929">
            <w:pPr>
              <w:rPr>
                <w:rFonts w:cs="Arial"/>
              </w:rPr>
            </w:pPr>
            <w:r w:rsidRPr="00F31EC2">
              <w:rPr>
                <w:rFonts w:cs="Arial"/>
              </w:rPr>
              <w:t xml:space="preserve">Gbnr: </w:t>
            </w:r>
            <w:sdt>
              <w:sdtPr>
                <w:rPr>
                  <w:rFonts w:cs="Arial"/>
                </w:rPr>
                <w:alias w:val="plu_eiendom.GID.Gnr"/>
                <w:tag w:val="plu_eiendom.GID.Gnr"/>
                <w:id w:val="-1819875244"/>
                <w:dataBinding w:xpath="/document/body/plu_eiendom.GID.Gnr" w:storeItemID="{78A4DA1A-24F0-466D-A1A0-B0B34CB23C62}"/>
                <w:text/>
              </w:sdtPr>
              <w:sdtContent>
                <w:bookmarkStart w:id="16" w:name="plu_eiendom.GID.Gnr"/>
                <w:r w:rsidRPr="00F31EC2">
                  <w:rPr>
                    <w:rFonts w:cs="Arial"/>
                  </w:rPr>
                  <w:t>27</w:t>
                </w:r>
              </w:sdtContent>
            </w:sdt>
            <w:bookmarkEnd w:id="16"/>
            <w:r w:rsidRPr="00F31EC2">
              <w:rPr>
                <w:rFonts w:cs="Arial"/>
              </w:rPr>
              <w:t>/</w:t>
            </w:r>
            <w:sdt>
              <w:sdtPr>
                <w:rPr>
                  <w:rFonts w:cs="Arial"/>
                </w:rPr>
                <w:alias w:val="plu_eiendom.GID.Bnr"/>
                <w:tag w:val="plu_eiendom.GID.Bnr"/>
                <w:id w:val="1326243243"/>
                <w:dataBinding w:xpath="/document/body/plu_eiendom.GID.Bnr" w:storeItemID="{78A4DA1A-24F0-466D-A1A0-B0B34CB23C62}"/>
                <w:text/>
              </w:sdtPr>
              <w:sdtContent>
                <w:bookmarkStart w:id="17" w:name="plu_eiendom.GID.Bnr"/>
                <w:r w:rsidRPr="00F31EC2">
                  <w:rPr>
                    <w:rFonts w:cs="Arial"/>
                  </w:rPr>
                  <w:t>147</w:t>
                </w:r>
              </w:sdtContent>
            </w:sdt>
            <w:bookmarkEnd w:id="17"/>
          </w:p>
        </w:tc>
        <w:tc>
          <w:tcPr>
            <w:tcW w:w="4993" w:type="dxa"/>
            <w:hideMark/>
          </w:tcPr>
          <w:p w14:paraId="305EA51F" w14:textId="77777777" w:rsidR="0062740A" w:rsidRPr="00F31EC2" w:rsidRDefault="00000000" w:rsidP="000B1929">
            <w:pPr>
              <w:rPr>
                <w:rFonts w:cs="Arial"/>
              </w:rPr>
            </w:pPr>
            <w:sdt>
              <w:sdtPr>
                <w:rPr>
                  <w:rFonts w:cs="Arial"/>
                </w:rPr>
                <w:alias w:val="plu_eiendom.GID.Adresse"/>
                <w:tag w:val="plu_eiendom.GID.Adresse"/>
                <w:id w:val="-1268385367"/>
                <w:dataBinding w:xpath="/document/body/plu_eiendom.GID.Adresse" w:storeItemID="{78A4DA1A-24F0-466D-A1A0-B0B34CB23C62}"/>
                <w:text/>
              </w:sdtPr>
              <w:sdtContent>
                <w:bookmarkStart w:id="18" w:name="plu_eiendom.GID.Adresse"/>
                <w:r w:rsidRPr="00F31EC2">
                  <w:rPr>
                    <w:rFonts w:cs="Arial"/>
                  </w:rPr>
                  <w:t>Mikkel Revs veg 15</w:t>
                </w:r>
              </w:sdtContent>
            </w:sdt>
            <w:bookmarkEnd w:id="18"/>
          </w:p>
        </w:tc>
      </w:tr>
      <w:tr w:rsidR="00AA3EC4" w:rsidRPr="00F31EC2" w14:paraId="259E0EA4" w14:textId="77777777" w:rsidTr="009F2DBB">
        <w:tc>
          <w:tcPr>
            <w:tcW w:w="1951" w:type="dxa"/>
            <w:hideMark/>
          </w:tcPr>
          <w:p w14:paraId="7E8BC56F" w14:textId="77777777" w:rsidR="0062740A" w:rsidRPr="00F31EC2" w:rsidRDefault="00000000" w:rsidP="000B1929">
            <w:pPr>
              <w:rPr>
                <w:rFonts w:cs="Arial"/>
              </w:rPr>
            </w:pPr>
            <w:r w:rsidRPr="00F31EC2">
              <w:rPr>
                <w:rFonts w:cs="Arial"/>
              </w:rPr>
              <w:t>Tiltakshaver:</w:t>
            </w:r>
          </w:p>
        </w:tc>
        <w:tc>
          <w:tcPr>
            <w:tcW w:w="7261" w:type="dxa"/>
            <w:gridSpan w:val="2"/>
            <w:hideMark/>
          </w:tcPr>
          <w:p w14:paraId="532223DE" w14:textId="5F953873" w:rsidR="0062740A" w:rsidRPr="00B84EAE" w:rsidRDefault="00000000" w:rsidP="00AA3EC4">
            <w:pPr>
              <w:rPr>
                <w:rFonts w:cs="Arial"/>
              </w:rPr>
            </w:pPr>
            <w:r>
              <w:rPr>
                <w:rFonts w:cs="Arial"/>
              </w:rPr>
              <w:t xml:space="preserve"> </w:t>
            </w:r>
            <w:sdt>
              <w:sdtPr>
                <w:rPr>
                  <w:rFonts w:cs="Arial"/>
                </w:rPr>
                <w:alias w:val="plu_eiendom.Tiltakshaver.Navn"/>
                <w:tag w:val="plu_eiendom.Tiltakshaver.Navn"/>
                <w:id w:val="784013645"/>
                <w:dataBinding w:xpath="/document/body/plu_eiendom.Tiltakshaver.Navn" w:storeItemID="{78A4DA1A-24F0-466D-A1A0-B0B34CB23C62}"/>
                <w:text/>
              </w:sdtPr>
              <w:sdtContent>
                <w:bookmarkStart w:id="19" w:name="plu_eiendom.Tiltakshaver.Navn"/>
                <w:r w:rsidRPr="00B84EAE">
                  <w:rPr>
                    <w:rFonts w:cs="Arial"/>
                  </w:rPr>
                  <w:t>Nannestad Kommune Kommunalteknikk</w:t>
                </w:r>
              </w:sdtContent>
            </w:sdt>
            <w:bookmarkEnd w:id="19"/>
          </w:p>
          <w:p w14:paraId="5FC6CEE4" w14:textId="7AA37388" w:rsidR="0062740A" w:rsidRPr="00B84EAE" w:rsidRDefault="00000000" w:rsidP="00AA3EC4">
            <w:pPr>
              <w:rPr>
                <w:rFonts w:cs="Arial"/>
              </w:rPr>
            </w:pPr>
            <w:r>
              <w:rPr>
                <w:rFonts w:cs="Arial"/>
              </w:rPr>
              <w:t xml:space="preserve"> </w:t>
            </w:r>
            <w:sdt>
              <w:sdtPr>
                <w:rPr>
                  <w:rFonts w:cs="Arial"/>
                </w:rPr>
                <w:alias w:val="plu_eiendom.Tiltakshaver.Adresse"/>
                <w:tag w:val="plu_eiendom.Tiltakshaver.Adresse"/>
                <w:id w:val="-507218244"/>
                <w:dataBinding w:xpath="/document/body/plu_eiendom.Tiltakshaver.Adresse" w:storeItemID="{78A4DA1A-24F0-466D-A1A0-B0B34CB23C62}"/>
                <w:text/>
              </w:sdtPr>
              <w:sdtContent>
                <w:bookmarkStart w:id="20" w:name="plu_eiendom.Tiltakshaver.Adresse"/>
                <w:r w:rsidRPr="00B84EAE">
                  <w:rPr>
                    <w:rFonts w:cs="Arial"/>
                  </w:rPr>
                  <w:t>Postboks 3</w:t>
                </w:r>
              </w:sdtContent>
            </w:sdt>
            <w:bookmarkEnd w:id="20"/>
          </w:p>
          <w:p w14:paraId="68FBF976" w14:textId="77777777" w:rsidR="0062740A" w:rsidRPr="00F31EC2" w:rsidRDefault="00000000" w:rsidP="00AA3EC4">
            <w:pPr>
              <w:rPr>
                <w:rFonts w:cs="Arial"/>
              </w:rPr>
            </w:pPr>
            <w:sdt>
              <w:sdtPr>
                <w:rPr>
                  <w:rFonts w:cs="Arial"/>
                </w:rPr>
                <w:alias w:val="plu_eiendom.Tiltakshaver.Pnr"/>
                <w:tag w:val="plu_eiendom.Tiltakshaver.Pnr"/>
                <w:id w:val="1774060404"/>
                <w:dataBinding w:xpath="/document/body/plu_eiendom.Tiltakshaver.Pnr" w:storeItemID="{78A4DA1A-24F0-466D-A1A0-B0B34CB23C62}"/>
                <w:text/>
              </w:sdtPr>
              <w:sdtContent>
                <w:bookmarkStart w:id="21" w:name="plu_eiendom.Tiltakshaver.Pnr"/>
                <w:r w:rsidRPr="00B84EAE">
                  <w:rPr>
                    <w:rFonts w:cs="Arial"/>
                  </w:rPr>
                  <w:t>2031</w:t>
                </w:r>
              </w:sdtContent>
            </w:sdt>
            <w:bookmarkEnd w:id="21"/>
            <w:r w:rsidRPr="00B84EAE">
              <w:rPr>
                <w:rFonts w:cs="Arial"/>
              </w:rPr>
              <w:t xml:space="preserve"> </w:t>
            </w:r>
            <w:sdt>
              <w:sdtPr>
                <w:rPr>
                  <w:rFonts w:cs="Arial"/>
                </w:rPr>
                <w:alias w:val="plu_eiendom.Tiltakshaver.Psted"/>
                <w:tag w:val="plu_eiendom.Tiltakshaver.Psted"/>
                <w:id w:val="-928956721"/>
                <w:dataBinding w:xpath="/document/body/plu_eiendom.Tiltakshaver.Psted" w:storeItemID="{78A4DA1A-24F0-466D-A1A0-B0B34CB23C62}"/>
                <w:text/>
              </w:sdtPr>
              <w:sdtContent>
                <w:bookmarkStart w:id="22" w:name="plu_eiendom.Tiltakshaver.Psted"/>
                <w:r w:rsidRPr="00B84EAE">
                  <w:rPr>
                    <w:rFonts w:cs="Arial"/>
                  </w:rPr>
                  <w:t>Nannestad</w:t>
                </w:r>
              </w:sdtContent>
            </w:sdt>
            <w:bookmarkEnd w:id="22"/>
            <w:r w:rsidRPr="00F31EC2">
              <w:rPr>
                <w:rFonts w:cs="Arial"/>
              </w:rPr>
              <w:t xml:space="preserve"> </w:t>
            </w:r>
          </w:p>
        </w:tc>
      </w:tr>
      <w:tr w:rsidR="00AA3EC4" w:rsidRPr="00F31EC2" w14:paraId="073DD26F" w14:textId="77777777" w:rsidTr="009F2DBB">
        <w:tc>
          <w:tcPr>
            <w:tcW w:w="1951" w:type="dxa"/>
            <w:hideMark/>
          </w:tcPr>
          <w:p w14:paraId="3BA47D33" w14:textId="77777777" w:rsidR="0062740A" w:rsidRPr="00F31EC2" w:rsidRDefault="00000000" w:rsidP="000B1929">
            <w:pPr>
              <w:rPr>
                <w:rFonts w:cs="Arial"/>
              </w:rPr>
            </w:pPr>
            <w:r w:rsidRPr="00F31EC2">
              <w:rPr>
                <w:rFonts w:cs="Arial"/>
              </w:rPr>
              <w:t>Ansvarlig søker:</w:t>
            </w:r>
          </w:p>
        </w:tc>
        <w:tc>
          <w:tcPr>
            <w:tcW w:w="7261" w:type="dxa"/>
            <w:gridSpan w:val="2"/>
            <w:hideMark/>
          </w:tcPr>
          <w:p w14:paraId="3063DC47" w14:textId="2EAFF15E" w:rsidR="0062740A" w:rsidRPr="00B84EAE" w:rsidRDefault="00000000" w:rsidP="00AA3EC4">
            <w:pPr>
              <w:rPr>
                <w:rFonts w:cs="Arial"/>
                <w:vanish/>
              </w:rPr>
            </w:pPr>
            <w:sdt>
              <w:sdtPr>
                <w:rPr>
                  <w:rFonts w:cs="Arial"/>
                  <w:vanish/>
                </w:rPr>
                <w:alias w:val="plu_eiendom.Søker.Navn"/>
                <w:tag w:val="plu_eiendom.Søker.Navn"/>
                <w:id w:val="-486483829"/>
                <w:dataBinding w:xpath="/document/body/plu_eiendom.Søker.Navn" w:storeItemID="{78A4DA1A-24F0-466D-A1A0-B0B34CB23C62}"/>
                <w:text/>
              </w:sdtPr>
              <w:sdtContent>
                <w:bookmarkStart w:id="23" w:name="plu_eiendom.Søker.Navn"/>
                <w:r w:rsidRPr="00B84EAE">
                  <w:rPr>
                    <w:rFonts w:cs="Arial"/>
                    <w:vanish/>
                  </w:rPr>
                  <w:t xml:space="preserve"> </w:t>
                </w:r>
              </w:sdtContent>
            </w:sdt>
            <w:bookmarkEnd w:id="23"/>
          </w:p>
          <w:p w14:paraId="020665F7" w14:textId="4D871E9A" w:rsidR="0062740A" w:rsidRPr="00B84EAE" w:rsidRDefault="00000000" w:rsidP="00AA3EC4">
            <w:pPr>
              <w:rPr>
                <w:rFonts w:cs="Arial"/>
                <w:vanish/>
              </w:rPr>
            </w:pPr>
            <w:sdt>
              <w:sdtPr>
                <w:rPr>
                  <w:rFonts w:cs="Arial"/>
                  <w:vanish/>
                </w:rPr>
                <w:alias w:val="plu_eiendom.Søker.Adresse"/>
                <w:tag w:val="plu_eiendom.Søker.Adresse"/>
                <w:id w:val="-1205176586"/>
                <w:dataBinding w:xpath="/document/body/plu_eiendom.Søker.Adresse" w:storeItemID="{78A4DA1A-24F0-466D-A1A0-B0B34CB23C62}"/>
                <w:text/>
              </w:sdtPr>
              <w:sdtContent>
                <w:bookmarkStart w:id="24" w:name="plu_eiendom.Søker.Adresse"/>
                <w:r w:rsidRPr="00B84EAE">
                  <w:rPr>
                    <w:rFonts w:cs="Arial"/>
                    <w:vanish/>
                  </w:rPr>
                  <w:t xml:space="preserve"> </w:t>
                </w:r>
              </w:sdtContent>
            </w:sdt>
            <w:bookmarkEnd w:id="24"/>
          </w:p>
          <w:p w14:paraId="4A8263DC" w14:textId="77777777" w:rsidR="0062740A" w:rsidRPr="00F31EC2" w:rsidRDefault="00000000" w:rsidP="00AA3EC4">
            <w:pPr>
              <w:rPr>
                <w:rFonts w:cs="Arial"/>
                <w:vanish/>
              </w:rPr>
            </w:pPr>
            <w:sdt>
              <w:sdtPr>
                <w:rPr>
                  <w:rFonts w:cs="Arial"/>
                  <w:vanish/>
                </w:rPr>
                <w:alias w:val="plu_eiendom.Søker.Pnr"/>
                <w:tag w:val="plu_eiendom.Søker.Pnr"/>
                <w:id w:val="606161323"/>
                <w:dataBinding w:xpath="/document/body/plu_eiendom.Søker.Pnr" w:storeItemID="{78A4DA1A-24F0-466D-A1A0-B0B34CB23C62}"/>
                <w:text/>
              </w:sdtPr>
              <w:sdtContent>
                <w:bookmarkStart w:id="25" w:name="plu_eiendom.Søker.Pnr"/>
                <w:r w:rsidRPr="00B84EAE">
                  <w:rPr>
                    <w:rFonts w:cs="Arial"/>
                    <w:vanish/>
                  </w:rPr>
                  <w:t xml:space="preserve"> </w:t>
                </w:r>
              </w:sdtContent>
            </w:sdt>
            <w:bookmarkEnd w:id="25"/>
            <w:r w:rsidRPr="00B84EAE">
              <w:rPr>
                <w:rFonts w:cs="Arial"/>
                <w:vanish/>
              </w:rPr>
              <w:t xml:space="preserve"> </w:t>
            </w:r>
            <w:sdt>
              <w:sdtPr>
                <w:rPr>
                  <w:rFonts w:cs="Arial"/>
                  <w:vanish/>
                </w:rPr>
                <w:alias w:val="plu_eiendom.Søker.Psted"/>
                <w:tag w:val="plu_eiendom.Søker.Psted"/>
                <w:id w:val="1808267148"/>
                <w:dataBinding w:xpath="/document/body/plu_eiendom.Søker.Psted" w:storeItemID="{78A4DA1A-24F0-466D-A1A0-B0B34CB23C62}"/>
                <w:text/>
              </w:sdtPr>
              <w:sdtContent>
                <w:bookmarkStart w:id="26" w:name="plu_eiendom.Søker.Psted"/>
                <w:r w:rsidRPr="00B84EAE">
                  <w:rPr>
                    <w:rFonts w:cs="Arial"/>
                    <w:vanish/>
                  </w:rPr>
                  <w:t xml:space="preserve"> </w:t>
                </w:r>
              </w:sdtContent>
            </w:sdt>
            <w:bookmarkEnd w:id="26"/>
          </w:p>
        </w:tc>
      </w:tr>
    </w:tbl>
    <w:p w14:paraId="69BE98D4" w14:textId="77777777" w:rsidR="0062740A" w:rsidRDefault="0062740A" w:rsidP="005641F0">
      <w:pPr>
        <w:rPr>
          <w:rFonts w:cs="Arial"/>
        </w:rPr>
      </w:pPr>
    </w:p>
    <w:p w14:paraId="50FA8C58" w14:textId="77777777" w:rsidR="0062740A" w:rsidRDefault="00000000" w:rsidP="004E1FF4">
      <w:pPr>
        <w:rPr>
          <w:rFonts w:cs="Arial"/>
        </w:rPr>
      </w:pPr>
      <w:r w:rsidRPr="3F874690">
        <w:rPr>
          <w:rFonts w:cs="Arial"/>
          <w:b/>
          <w:bCs/>
        </w:rPr>
        <w:t>Vedtak</w:t>
      </w:r>
      <w:r>
        <w:br/>
      </w:r>
      <w:r w:rsidRPr="3F874690">
        <w:rPr>
          <w:rFonts w:cs="Arial"/>
        </w:rPr>
        <w:t xml:space="preserve">Tillatelsen utstedes med hjemmel i pbl § 21-4 og i henhold til delegert myndighet. Tillatelsen gis på følgende vilkår: </w:t>
      </w:r>
    </w:p>
    <w:p w14:paraId="36E6F46B" w14:textId="60427679" w:rsidR="0062740A" w:rsidRDefault="00610129" w:rsidP="00AD12E1">
      <w:pPr>
        <w:numPr>
          <w:ilvl w:val="0"/>
          <w:numId w:val="3"/>
        </w:numPr>
        <w:rPr>
          <w:rFonts w:cs="Arial"/>
        </w:rPr>
      </w:pPr>
      <w:r w:rsidRPr="00EC0FE1">
        <w:rPr>
          <w:rFonts w:cs="Arial"/>
        </w:rPr>
        <w:t>Manglende erklæringer for ansvarsrett</w:t>
      </w:r>
      <w:r w:rsidR="00EC0FE1" w:rsidRPr="00EC0FE1">
        <w:rPr>
          <w:rFonts w:cs="Arial"/>
        </w:rPr>
        <w:t xml:space="preserve"> sendes inn før arbeidene påbegynnes, </w:t>
      </w:r>
      <w:r w:rsidR="00F76EF1">
        <w:rPr>
          <w:rFonts w:cs="Arial"/>
        </w:rPr>
        <w:t>sammen med revidert g</w:t>
      </w:r>
      <w:r w:rsidR="008D61F6" w:rsidRPr="00EC0FE1">
        <w:rPr>
          <w:rFonts w:cs="Arial"/>
        </w:rPr>
        <w:t>jennomføringsplan</w:t>
      </w:r>
      <w:r w:rsidR="00F76EF1">
        <w:rPr>
          <w:rFonts w:cs="Arial"/>
        </w:rPr>
        <w:t>.</w:t>
      </w:r>
    </w:p>
    <w:p w14:paraId="7B1DA237" w14:textId="26305084" w:rsidR="00E93628" w:rsidRPr="00EC0FE1" w:rsidRDefault="00E93628" w:rsidP="00AD12E1">
      <w:pPr>
        <w:numPr>
          <w:ilvl w:val="0"/>
          <w:numId w:val="3"/>
        </w:numPr>
        <w:rPr>
          <w:rFonts w:cs="Arial"/>
        </w:rPr>
      </w:pPr>
      <w:r>
        <w:rPr>
          <w:rFonts w:cs="Arial"/>
        </w:rPr>
        <w:t xml:space="preserve">VA- plan </w:t>
      </w:r>
      <w:r w:rsidR="00FA0761">
        <w:rPr>
          <w:rFonts w:cs="Arial"/>
        </w:rPr>
        <w:t>med overvannshåndtering</w:t>
      </w:r>
      <w:r w:rsidR="005309B9">
        <w:rPr>
          <w:rFonts w:cs="Arial"/>
        </w:rPr>
        <w:t xml:space="preserve"> </w:t>
      </w:r>
      <w:r>
        <w:rPr>
          <w:rFonts w:cs="Arial"/>
        </w:rPr>
        <w:t>sendes inn før arbeidene påbegynnes</w:t>
      </w:r>
      <w:r w:rsidR="007A73F5">
        <w:rPr>
          <w:rFonts w:cs="Arial"/>
        </w:rPr>
        <w:t>.</w:t>
      </w:r>
    </w:p>
    <w:p w14:paraId="486F3265" w14:textId="77777777" w:rsidR="0062740A" w:rsidRDefault="0062740A" w:rsidP="004E1FF4"/>
    <w:p w14:paraId="6CED331E" w14:textId="77777777" w:rsidR="0062740A" w:rsidRPr="00A553AA" w:rsidRDefault="00000000" w:rsidP="004E1FF4">
      <w:pPr>
        <w:rPr>
          <w:rFonts w:cs="Arial"/>
        </w:rPr>
      </w:pPr>
      <w:r w:rsidRPr="3F874690">
        <w:rPr>
          <w:rFonts w:cs="Arial"/>
        </w:rPr>
        <w:t xml:space="preserve">I tilfelle tilsyn eller kontroll, skal denne tillatelsen alltid være til stede på byggeplassen. </w:t>
      </w:r>
    </w:p>
    <w:p w14:paraId="62CEEB59" w14:textId="77777777" w:rsidR="0062740A" w:rsidRDefault="0062740A" w:rsidP="004E1FF4">
      <w:pPr>
        <w:rPr>
          <w:rFonts w:cs="Arial"/>
        </w:rPr>
      </w:pPr>
    </w:p>
    <w:p w14:paraId="3727B370" w14:textId="77777777" w:rsidR="0062740A" w:rsidRDefault="00000000" w:rsidP="004E1FF4">
      <w:pPr>
        <w:rPr>
          <w:rFonts w:cs="Arial"/>
        </w:rPr>
      </w:pPr>
      <w:r w:rsidRPr="3F874690">
        <w:rPr>
          <w:rFonts w:cs="Arial"/>
          <w:b/>
          <w:bCs/>
        </w:rPr>
        <w:t>Saksopplysninger</w:t>
      </w:r>
    </w:p>
    <w:p w14:paraId="091B9E11" w14:textId="1CBAF32E" w:rsidR="0062740A" w:rsidRPr="000908A7" w:rsidRDefault="00000000" w:rsidP="004E1FF4">
      <w:pPr>
        <w:rPr>
          <w:rFonts w:cs="Arial"/>
          <w:strike/>
        </w:rPr>
      </w:pPr>
      <w:r w:rsidRPr="3F874690">
        <w:rPr>
          <w:rFonts w:cs="Arial"/>
        </w:rPr>
        <w:t xml:space="preserve">Søknad om tillatelse til tiltak ble mottatt </w:t>
      </w:r>
      <w:r w:rsidR="00442479">
        <w:rPr>
          <w:rFonts w:cs="Arial"/>
        </w:rPr>
        <w:t>20.05.2026</w:t>
      </w:r>
      <w:r w:rsidRPr="3F874690">
        <w:rPr>
          <w:rFonts w:cs="Arial"/>
        </w:rPr>
        <w:t xml:space="preserve">. Supplerende dokumentasjon ble mottatt </w:t>
      </w:r>
      <w:r w:rsidR="00D4746A">
        <w:rPr>
          <w:rFonts w:cs="Arial"/>
        </w:rPr>
        <w:t>10.06.2026</w:t>
      </w:r>
      <w:r w:rsidRPr="3F874690">
        <w:rPr>
          <w:rFonts w:cs="Arial"/>
        </w:rPr>
        <w:t xml:space="preserve">. Tillatelsen baserer seg på følgende opplysninger om tiltakets ytre ramme: </w:t>
      </w:r>
    </w:p>
    <w:p w14:paraId="038BA581" w14:textId="77777777" w:rsidR="0062740A" w:rsidRDefault="0062740A" w:rsidP="004E1FF4">
      <w:pPr>
        <w:rPr>
          <w:rFonts w:cs="Arial"/>
        </w:rPr>
      </w:pPr>
    </w:p>
    <w:tbl>
      <w:tblPr>
        <w:tblStyle w:val="Tabellrutenett"/>
        <w:tblW w:w="0" w:type="auto"/>
        <w:tblLayout w:type="fixed"/>
        <w:tblLook w:val="06A0" w:firstRow="1" w:lastRow="0" w:firstColumn="1" w:lastColumn="0" w:noHBand="1" w:noVBand="1"/>
      </w:tblPr>
      <w:tblGrid>
        <w:gridCol w:w="2205"/>
        <w:gridCol w:w="2205"/>
      </w:tblGrid>
      <w:tr w:rsidR="004E1FF4" w14:paraId="575E4F75" w14:textId="77777777" w:rsidTr="00D91BF0">
        <w:trPr>
          <w:trHeight w:val="300"/>
        </w:trPr>
        <w:tc>
          <w:tcPr>
            <w:tcW w:w="2205" w:type="dxa"/>
          </w:tcPr>
          <w:p w14:paraId="1F59099A" w14:textId="77777777" w:rsidR="0062740A" w:rsidRDefault="00000000" w:rsidP="00D91BF0">
            <w:pPr>
              <w:rPr>
                <w:rFonts w:cs="Arial"/>
              </w:rPr>
            </w:pPr>
            <w:r w:rsidRPr="3F874690">
              <w:rPr>
                <w:rFonts w:cs="Arial"/>
              </w:rPr>
              <w:t>Bruksareal</w:t>
            </w:r>
          </w:p>
        </w:tc>
        <w:tc>
          <w:tcPr>
            <w:tcW w:w="2205" w:type="dxa"/>
          </w:tcPr>
          <w:p w14:paraId="35D21437" w14:textId="3ADF8DD9" w:rsidR="0062740A" w:rsidRDefault="002A488E" w:rsidP="00D91BF0">
            <w:pPr>
              <w:rPr>
                <w:rFonts w:cs="Arial"/>
              </w:rPr>
            </w:pPr>
            <w:r>
              <w:rPr>
                <w:rFonts w:cs="Arial"/>
              </w:rPr>
              <w:t>467</w:t>
            </w:r>
            <w:r w:rsidRPr="3F874690">
              <w:rPr>
                <w:rFonts w:cs="Arial"/>
              </w:rPr>
              <w:t xml:space="preserve"> m</w:t>
            </w:r>
            <w:r w:rsidRPr="3F874690">
              <w:rPr>
                <w:rFonts w:cs="Arial"/>
                <w:vertAlign w:val="superscript"/>
              </w:rPr>
              <w:t>2</w:t>
            </w:r>
          </w:p>
        </w:tc>
      </w:tr>
      <w:tr w:rsidR="004E1FF4" w14:paraId="28A7653F" w14:textId="77777777" w:rsidTr="00D91BF0">
        <w:trPr>
          <w:trHeight w:val="300"/>
        </w:trPr>
        <w:tc>
          <w:tcPr>
            <w:tcW w:w="2205" w:type="dxa"/>
          </w:tcPr>
          <w:p w14:paraId="581B0E4C" w14:textId="77777777" w:rsidR="0062740A" w:rsidRDefault="00000000" w:rsidP="00D91BF0">
            <w:pPr>
              <w:rPr>
                <w:rFonts w:cs="Arial"/>
              </w:rPr>
            </w:pPr>
            <w:r w:rsidRPr="3F874690">
              <w:rPr>
                <w:rFonts w:cs="Arial"/>
              </w:rPr>
              <w:t>Bebygd areal</w:t>
            </w:r>
          </w:p>
        </w:tc>
        <w:tc>
          <w:tcPr>
            <w:tcW w:w="2205" w:type="dxa"/>
          </w:tcPr>
          <w:p w14:paraId="21006ECD" w14:textId="3D5AEE7F" w:rsidR="0062740A" w:rsidRDefault="00883FCE" w:rsidP="00D91BF0">
            <w:pPr>
              <w:rPr>
                <w:rFonts w:cs="Arial"/>
                <w:vertAlign w:val="superscript"/>
              </w:rPr>
            </w:pPr>
            <w:r>
              <w:rPr>
                <w:rFonts w:cs="Arial"/>
              </w:rPr>
              <w:t>459</w:t>
            </w:r>
            <w:r w:rsidRPr="3F874690">
              <w:rPr>
                <w:rFonts w:cs="Arial"/>
              </w:rPr>
              <w:t xml:space="preserve"> m</w:t>
            </w:r>
            <w:r w:rsidRPr="3F874690">
              <w:rPr>
                <w:rFonts w:cs="Arial"/>
                <w:vertAlign w:val="superscript"/>
              </w:rPr>
              <w:t>2</w:t>
            </w:r>
          </w:p>
        </w:tc>
      </w:tr>
      <w:tr w:rsidR="004E1FF4" w14:paraId="09E83E63" w14:textId="77777777" w:rsidTr="00D91BF0">
        <w:trPr>
          <w:trHeight w:val="300"/>
        </w:trPr>
        <w:tc>
          <w:tcPr>
            <w:tcW w:w="2205" w:type="dxa"/>
          </w:tcPr>
          <w:p w14:paraId="055F6CC7" w14:textId="77777777" w:rsidR="0062740A" w:rsidRDefault="00000000" w:rsidP="00D91BF0">
            <w:pPr>
              <w:rPr>
                <w:rFonts w:cs="Arial"/>
              </w:rPr>
            </w:pPr>
            <w:r w:rsidRPr="3F874690">
              <w:rPr>
                <w:rFonts w:cs="Arial"/>
              </w:rPr>
              <w:t>Mønehøyde</w:t>
            </w:r>
          </w:p>
        </w:tc>
        <w:tc>
          <w:tcPr>
            <w:tcW w:w="2205" w:type="dxa"/>
          </w:tcPr>
          <w:p w14:paraId="38DCCE6F" w14:textId="0087B46D" w:rsidR="0062740A" w:rsidRDefault="002A488E" w:rsidP="00D91BF0">
            <w:pPr>
              <w:rPr>
                <w:rFonts w:cs="Arial"/>
              </w:rPr>
            </w:pPr>
            <w:r>
              <w:rPr>
                <w:rFonts w:cs="Arial"/>
              </w:rPr>
              <w:t>7,98</w:t>
            </w:r>
            <w:r w:rsidRPr="3F874690">
              <w:rPr>
                <w:rFonts w:cs="Arial"/>
              </w:rPr>
              <w:t xml:space="preserve"> m / kote</w:t>
            </w:r>
          </w:p>
        </w:tc>
      </w:tr>
      <w:tr w:rsidR="004E1FF4" w14:paraId="51D2F0E4" w14:textId="77777777" w:rsidTr="00D91BF0">
        <w:trPr>
          <w:trHeight w:val="300"/>
        </w:trPr>
        <w:tc>
          <w:tcPr>
            <w:tcW w:w="2205" w:type="dxa"/>
          </w:tcPr>
          <w:p w14:paraId="2DAE0913" w14:textId="77777777" w:rsidR="0062740A" w:rsidRDefault="00000000" w:rsidP="00D91BF0">
            <w:pPr>
              <w:rPr>
                <w:rFonts w:cs="Arial"/>
              </w:rPr>
            </w:pPr>
            <w:r w:rsidRPr="3F874690">
              <w:rPr>
                <w:rFonts w:cs="Arial"/>
              </w:rPr>
              <w:t>Gesimshøyde</w:t>
            </w:r>
          </w:p>
        </w:tc>
        <w:tc>
          <w:tcPr>
            <w:tcW w:w="2205" w:type="dxa"/>
          </w:tcPr>
          <w:p w14:paraId="089EDEB8" w14:textId="550E0B58" w:rsidR="0062740A" w:rsidRDefault="00242345" w:rsidP="00D91BF0">
            <w:pPr>
              <w:rPr>
                <w:rFonts w:cs="Arial"/>
              </w:rPr>
            </w:pPr>
            <w:r>
              <w:rPr>
                <w:rFonts w:cs="Arial"/>
              </w:rPr>
              <w:t>6,0</w:t>
            </w:r>
            <w:r w:rsidRPr="3F874690">
              <w:rPr>
                <w:rFonts w:cs="Arial"/>
              </w:rPr>
              <w:t xml:space="preserve"> m / kote</w:t>
            </w:r>
          </w:p>
        </w:tc>
      </w:tr>
    </w:tbl>
    <w:p w14:paraId="24702F93" w14:textId="77777777" w:rsidR="0062740A" w:rsidRDefault="0062740A" w:rsidP="004E1FF4">
      <w:pPr>
        <w:rPr>
          <w:rFonts w:cs="Arial"/>
          <w:b/>
          <w:bCs/>
        </w:rPr>
      </w:pPr>
    </w:p>
    <w:p w14:paraId="20B10593" w14:textId="77777777" w:rsidR="0062740A" w:rsidRDefault="0062740A" w:rsidP="004E1FF4"/>
    <w:p w14:paraId="394107E1" w14:textId="2894B1B6" w:rsidR="00A12C6F" w:rsidRDefault="00000000" w:rsidP="004E1FF4">
      <w:r w:rsidRPr="3F874690">
        <w:t>Godkjente tegninger og situasjonskart er vedlagt.</w:t>
      </w:r>
    </w:p>
    <w:p w14:paraId="3549C615" w14:textId="77777777" w:rsidR="0062740A" w:rsidRDefault="0062740A" w:rsidP="004E1FF4">
      <w:pPr>
        <w:rPr>
          <w:rFonts w:cs="Arial"/>
          <w:b/>
          <w:bCs/>
        </w:rPr>
      </w:pPr>
    </w:p>
    <w:p w14:paraId="6A40EF90" w14:textId="77777777" w:rsidR="0062740A" w:rsidRDefault="00000000" w:rsidP="004E1FF4">
      <w:pPr>
        <w:rPr>
          <w:rFonts w:cs="Arial"/>
          <w:b/>
          <w:bCs/>
        </w:rPr>
      </w:pPr>
      <w:r w:rsidRPr="3F874690">
        <w:rPr>
          <w:rFonts w:cs="Arial"/>
          <w:b/>
          <w:bCs/>
        </w:rPr>
        <w:t>Plangrunnlag for eiendommen</w:t>
      </w:r>
    </w:p>
    <w:p w14:paraId="583362A5" w14:textId="1DD2C189" w:rsidR="0062740A" w:rsidRDefault="00000000" w:rsidP="004E1FF4">
      <w:pPr>
        <w:rPr>
          <w:rFonts w:cs="Arial"/>
          <w:b/>
          <w:bCs/>
        </w:rPr>
      </w:pPr>
      <w:r w:rsidRPr="3F874690">
        <w:rPr>
          <w:rFonts w:cs="Arial"/>
        </w:rPr>
        <w:t xml:space="preserve">Eiendommen er regulert til </w:t>
      </w:r>
      <w:r w:rsidR="006668E8">
        <w:rPr>
          <w:rFonts w:cs="Arial"/>
        </w:rPr>
        <w:t>offentlig bebyggelse</w:t>
      </w:r>
      <w:r w:rsidRPr="3F874690">
        <w:rPr>
          <w:rFonts w:cs="Arial"/>
        </w:rPr>
        <w:t xml:space="preserve"> i reguleringsplan for </w:t>
      </w:r>
      <w:r w:rsidR="00E335A2">
        <w:rPr>
          <w:rFonts w:cs="Arial"/>
        </w:rPr>
        <w:t>Nannestad Sykehjem</w:t>
      </w:r>
      <w:r w:rsidRPr="3F874690">
        <w:rPr>
          <w:rFonts w:cs="Arial"/>
        </w:rPr>
        <w:t xml:space="preserve"> </w:t>
      </w:r>
      <w:r w:rsidR="0042016F">
        <w:rPr>
          <w:rFonts w:cs="Arial"/>
        </w:rPr>
        <w:t>og tilliggende områder og kommunale bygg</w:t>
      </w:r>
      <w:r w:rsidR="00901977">
        <w:rPr>
          <w:rFonts w:cs="Arial"/>
        </w:rPr>
        <w:t xml:space="preserve">, </w:t>
      </w:r>
      <w:r w:rsidRPr="3F874690">
        <w:rPr>
          <w:rFonts w:cs="Arial"/>
        </w:rPr>
        <w:t xml:space="preserve">vedtatt </w:t>
      </w:r>
      <w:r w:rsidR="00AF43D4">
        <w:rPr>
          <w:rFonts w:cs="Arial"/>
        </w:rPr>
        <w:t>29.06.1999.</w:t>
      </w:r>
      <w:r w:rsidRPr="3F874690">
        <w:rPr>
          <w:rFonts w:cs="Arial"/>
        </w:rPr>
        <w:t xml:space="preserve"> </w:t>
      </w:r>
    </w:p>
    <w:p w14:paraId="4A1E7F3B" w14:textId="77777777" w:rsidR="0062740A" w:rsidRDefault="0062740A" w:rsidP="004E1FF4">
      <w:pPr>
        <w:rPr>
          <w:rFonts w:cs="Arial"/>
          <w:b/>
          <w:bCs/>
        </w:rPr>
      </w:pPr>
    </w:p>
    <w:p w14:paraId="0F03E596" w14:textId="77777777" w:rsidR="0062740A" w:rsidRDefault="00000000" w:rsidP="004E1FF4">
      <w:pPr>
        <w:rPr>
          <w:rFonts w:cs="Arial"/>
        </w:rPr>
      </w:pPr>
      <w:r w:rsidRPr="1B35ECC4">
        <w:rPr>
          <w:rFonts w:cs="Arial"/>
          <w:b/>
          <w:bCs/>
        </w:rPr>
        <w:t>Uttalelse fra andre myndigheter</w:t>
      </w:r>
    </w:p>
    <w:p w14:paraId="238B553B" w14:textId="4775BE91" w:rsidR="0062740A" w:rsidRDefault="00000000" w:rsidP="004E1FF4">
      <w:pPr>
        <w:rPr>
          <w:rFonts w:cs="Arial"/>
        </w:rPr>
      </w:pPr>
      <w:r w:rsidRPr="1B35ECC4">
        <w:rPr>
          <w:rFonts w:cs="Arial"/>
        </w:rPr>
        <w:t xml:space="preserve">Samtykke til planene fra Arbeidstilsynet er datert </w:t>
      </w:r>
      <w:r w:rsidR="006D4AD0">
        <w:rPr>
          <w:rFonts w:cs="Arial"/>
        </w:rPr>
        <w:t>11</w:t>
      </w:r>
      <w:r w:rsidR="009F451A">
        <w:rPr>
          <w:rFonts w:cs="Arial"/>
        </w:rPr>
        <w:t>.06.2026</w:t>
      </w:r>
      <w:r w:rsidRPr="1B35ECC4">
        <w:rPr>
          <w:rFonts w:cs="Arial"/>
        </w:rPr>
        <w:t xml:space="preserve">. </w:t>
      </w:r>
    </w:p>
    <w:p w14:paraId="00BF2FF6" w14:textId="77777777" w:rsidR="0062740A" w:rsidRPr="000908A7" w:rsidRDefault="0062740A" w:rsidP="004E1FF4">
      <w:pPr>
        <w:rPr>
          <w:rFonts w:cs="Arial"/>
        </w:rPr>
      </w:pPr>
    </w:p>
    <w:p w14:paraId="419F8E7D" w14:textId="77777777" w:rsidR="0062740A" w:rsidRPr="00B168A3" w:rsidRDefault="00000000" w:rsidP="004E1FF4">
      <w:pPr>
        <w:rPr>
          <w:rFonts w:cs="Arial"/>
        </w:rPr>
      </w:pPr>
      <w:r w:rsidRPr="00B168A3">
        <w:rPr>
          <w:rFonts w:cs="Arial"/>
          <w:b/>
          <w:bCs/>
        </w:rPr>
        <w:t>Merknader fra naboer</w:t>
      </w:r>
    </w:p>
    <w:p w14:paraId="0B006994" w14:textId="464BB6A8" w:rsidR="003C05F6" w:rsidRDefault="003C05F6" w:rsidP="003C05F6">
      <w:pPr>
        <w:pStyle w:val="paragraph"/>
        <w:spacing w:before="0" w:beforeAutospacing="0" w:after="0" w:afterAutospacing="0"/>
        <w:textAlignment w:val="baseline"/>
        <w:rPr>
          <w:rFonts w:ascii="Segoe UI" w:hAnsi="Segoe UI" w:cs="Segoe UI"/>
          <w:sz w:val="18"/>
          <w:szCs w:val="18"/>
        </w:rPr>
      </w:pPr>
      <w:r>
        <w:rPr>
          <w:rStyle w:val="contentcontrolboundarysink"/>
          <w:rFonts w:ascii="Calibri" w:hAnsi="Calibri" w:cs="Calibri"/>
          <w:sz w:val="22"/>
          <w:szCs w:val="22"/>
        </w:rPr>
        <w:t>​</w:t>
      </w:r>
      <w:r>
        <w:rPr>
          <w:rStyle w:val="normaltextrun"/>
          <w:rFonts w:ascii="Calibri" w:hAnsi="Calibri" w:cs="Calibri"/>
          <w:sz w:val="22"/>
          <w:szCs w:val="22"/>
        </w:rPr>
        <w:t xml:space="preserve">Det foreligger merknader fra </w:t>
      </w:r>
      <w:r w:rsidR="00054649">
        <w:rPr>
          <w:rStyle w:val="normaltextrun"/>
          <w:rFonts w:ascii="Calibri" w:hAnsi="Calibri" w:cs="Calibri"/>
          <w:sz w:val="22"/>
          <w:szCs w:val="22"/>
        </w:rPr>
        <w:t>Mona Kjensbekk</w:t>
      </w:r>
      <w:r w:rsidR="00D14172">
        <w:rPr>
          <w:rStyle w:val="normaltextrun"/>
          <w:rFonts w:ascii="Calibri" w:hAnsi="Calibri" w:cs="Calibri"/>
          <w:sz w:val="22"/>
          <w:szCs w:val="22"/>
        </w:rPr>
        <w:t>, styreleder i Gullbekken Borettslag.</w:t>
      </w:r>
      <w:r>
        <w:rPr>
          <w:rStyle w:val="normaltextrun"/>
          <w:rFonts w:ascii="Calibri" w:hAnsi="Calibri" w:cs="Calibri"/>
          <w:sz w:val="22"/>
          <w:szCs w:val="22"/>
        </w:rPr>
        <w:t> Merknadene gjelder følgende: </w:t>
      </w:r>
      <w:r>
        <w:rPr>
          <w:rStyle w:val="eop"/>
          <w:rFonts w:ascii="Calibri" w:hAnsi="Calibri" w:cs="Calibri"/>
          <w:color w:val="000000"/>
          <w:sz w:val="22"/>
          <w:szCs w:val="22"/>
        </w:rPr>
        <w:t> </w:t>
      </w:r>
    </w:p>
    <w:p w14:paraId="29DF1B5F" w14:textId="5CC620D8" w:rsidR="003C05F6" w:rsidRDefault="00571B3A" w:rsidP="003C05F6">
      <w:pPr>
        <w:pStyle w:val="paragraph"/>
        <w:numPr>
          <w:ilvl w:val="0"/>
          <w:numId w:val="11"/>
        </w:numPr>
        <w:spacing w:before="0" w:beforeAutospacing="0" w:after="0" w:afterAutospacing="0"/>
        <w:ind w:left="1080" w:firstLine="0"/>
        <w:textAlignment w:val="baseline"/>
        <w:rPr>
          <w:rStyle w:val="contentcontrolboundarysink"/>
          <w:rFonts w:ascii="Calibri" w:hAnsi="Calibri" w:cs="Calibri"/>
          <w:sz w:val="22"/>
          <w:szCs w:val="22"/>
        </w:rPr>
      </w:pPr>
      <w:r>
        <w:rPr>
          <w:rStyle w:val="contentcontrolboundarysink"/>
          <w:rFonts w:ascii="Calibri" w:hAnsi="Calibri" w:cs="Calibri"/>
          <w:sz w:val="22"/>
          <w:szCs w:val="22"/>
        </w:rPr>
        <w:t xml:space="preserve">Trafikksikkerhet i forbindelse med utrykning med </w:t>
      </w:r>
      <w:r w:rsidR="001B2A01">
        <w:rPr>
          <w:rStyle w:val="contentcontrolboundarysink"/>
          <w:rFonts w:ascii="Calibri" w:hAnsi="Calibri" w:cs="Calibri"/>
          <w:sz w:val="22"/>
          <w:szCs w:val="22"/>
        </w:rPr>
        <w:t>store kjøretøy.</w:t>
      </w:r>
    </w:p>
    <w:p w14:paraId="7E370162" w14:textId="206E8219" w:rsidR="00377469" w:rsidRDefault="00377469" w:rsidP="003C05F6">
      <w:pPr>
        <w:pStyle w:val="paragraph"/>
        <w:numPr>
          <w:ilvl w:val="0"/>
          <w:numId w:val="11"/>
        </w:numPr>
        <w:spacing w:before="0" w:beforeAutospacing="0" w:after="0" w:afterAutospacing="0"/>
        <w:ind w:left="1080" w:firstLine="0"/>
        <w:textAlignment w:val="baseline"/>
        <w:rPr>
          <w:rFonts w:ascii="Calibri" w:hAnsi="Calibri" w:cs="Calibri"/>
          <w:sz w:val="22"/>
          <w:szCs w:val="22"/>
        </w:rPr>
      </w:pPr>
      <w:r>
        <w:rPr>
          <w:rStyle w:val="contentcontrolboundarysink"/>
          <w:rFonts w:ascii="Calibri" w:hAnsi="Calibri" w:cs="Calibri"/>
          <w:sz w:val="22"/>
          <w:szCs w:val="22"/>
        </w:rPr>
        <w:t xml:space="preserve">Bredde og tilstand på </w:t>
      </w:r>
      <w:r w:rsidR="00814630">
        <w:rPr>
          <w:rStyle w:val="contentcontrolboundarysink"/>
          <w:rFonts w:ascii="Calibri" w:hAnsi="Calibri" w:cs="Calibri"/>
          <w:sz w:val="22"/>
          <w:szCs w:val="22"/>
        </w:rPr>
        <w:t xml:space="preserve">veier mellom tiltaket og </w:t>
      </w:r>
      <w:r w:rsidR="00154075">
        <w:rPr>
          <w:rStyle w:val="contentcontrolboundarysink"/>
          <w:rFonts w:ascii="Calibri" w:hAnsi="Calibri" w:cs="Calibri"/>
          <w:sz w:val="22"/>
          <w:szCs w:val="22"/>
        </w:rPr>
        <w:t>offentlig vei Preståsvegen.</w:t>
      </w:r>
      <w:r>
        <w:rPr>
          <w:rStyle w:val="contentcontrolboundarysink"/>
          <w:rFonts w:ascii="Calibri" w:hAnsi="Calibri" w:cs="Calibri"/>
          <w:sz w:val="22"/>
          <w:szCs w:val="22"/>
        </w:rPr>
        <w:t xml:space="preserve"> </w:t>
      </w:r>
    </w:p>
    <w:p w14:paraId="6F29E5B9" w14:textId="77777777" w:rsidR="003C05F6" w:rsidRDefault="003C05F6" w:rsidP="003C05F6">
      <w:pPr>
        <w:pStyle w:val="paragraph"/>
        <w:spacing w:before="0" w:beforeAutospacing="0" w:after="0" w:afterAutospacing="0"/>
        <w:textAlignment w:val="baseline"/>
        <w:rPr>
          <w:rFonts w:ascii="Segoe UI" w:hAnsi="Segoe UI" w:cs="Segoe UI"/>
          <w:sz w:val="18"/>
          <w:szCs w:val="18"/>
        </w:rPr>
      </w:pPr>
      <w:r>
        <w:rPr>
          <w:rStyle w:val="contentcontrolboundarysink"/>
          <w:rFonts w:ascii="Calibri" w:hAnsi="Calibri" w:cs="Calibri"/>
          <w:sz w:val="22"/>
          <w:szCs w:val="22"/>
        </w:rPr>
        <w:t>​</w:t>
      </w:r>
      <w:r>
        <w:rPr>
          <w:rStyle w:val="eop"/>
          <w:rFonts w:ascii="Calibri" w:hAnsi="Calibri" w:cs="Calibri"/>
          <w:sz w:val="22"/>
          <w:szCs w:val="22"/>
        </w:rPr>
        <w:t> </w:t>
      </w:r>
    </w:p>
    <w:p w14:paraId="355EDEB9" w14:textId="5C612BF5" w:rsidR="003C05F6" w:rsidRDefault="003C05F6" w:rsidP="003C05F6">
      <w:pPr>
        <w:pStyle w:val="paragraph"/>
        <w:spacing w:before="0" w:beforeAutospacing="0" w:after="0" w:afterAutospacing="0"/>
        <w:textAlignment w:val="baseline"/>
        <w:rPr>
          <w:rFonts w:ascii="Segoe UI" w:hAnsi="Segoe UI" w:cs="Segoe UI"/>
          <w:sz w:val="18"/>
          <w:szCs w:val="18"/>
        </w:rPr>
      </w:pPr>
      <w:r>
        <w:rPr>
          <w:rStyle w:val="contentcontrolboundarysink"/>
          <w:rFonts w:ascii="Calibri" w:hAnsi="Calibri" w:cs="Calibri"/>
          <w:sz w:val="22"/>
          <w:szCs w:val="22"/>
        </w:rPr>
        <w:t>​</w:t>
      </w:r>
      <w:r>
        <w:rPr>
          <w:rStyle w:val="normaltextrun"/>
          <w:rFonts w:ascii="Calibri" w:hAnsi="Calibri" w:cs="Calibri"/>
          <w:sz w:val="22"/>
          <w:szCs w:val="22"/>
        </w:rPr>
        <w:t>Ansvarlig søker har kommentert merknadene</w:t>
      </w:r>
      <w:r w:rsidR="00B74B30">
        <w:rPr>
          <w:rStyle w:val="normaltextrun"/>
          <w:rFonts w:ascii="Calibri" w:hAnsi="Calibri" w:cs="Calibri"/>
          <w:sz w:val="22"/>
          <w:szCs w:val="22"/>
        </w:rPr>
        <w:t>:</w:t>
      </w:r>
    </w:p>
    <w:p w14:paraId="18C38830" w14:textId="54B90B4E" w:rsidR="001D03EA" w:rsidRPr="001D03EA" w:rsidRDefault="001D03EA" w:rsidP="001D03EA">
      <w:pPr>
        <w:rPr>
          <w:rFonts w:cs="Arial"/>
        </w:rPr>
      </w:pPr>
      <w:r w:rsidRPr="001D03EA">
        <w:rPr>
          <w:rFonts w:cs="Arial"/>
        </w:rPr>
        <w:t>Det har vært en grundig prosess rundt å oppnå et godt midlertidig prosjekt på et tomt med minimal</w:t>
      </w:r>
    </w:p>
    <w:p w14:paraId="59CDA4A8" w14:textId="048F59F2" w:rsidR="001D03EA" w:rsidRPr="001D03EA" w:rsidRDefault="001D03EA" w:rsidP="001D03EA">
      <w:pPr>
        <w:rPr>
          <w:rFonts w:cs="Arial"/>
        </w:rPr>
      </w:pPr>
      <w:r w:rsidRPr="001D03EA">
        <w:rPr>
          <w:rFonts w:cs="Arial"/>
        </w:rPr>
        <w:t>påvirkning på omgivelsene. Ved valg av lokasjon for midlertidig brannstasjon ble Øvre Romerike brann</w:t>
      </w:r>
      <w:r w:rsidR="00547FB4">
        <w:rPr>
          <w:rFonts w:cs="Arial"/>
        </w:rPr>
        <w:t xml:space="preserve"> </w:t>
      </w:r>
      <w:r w:rsidRPr="001D03EA">
        <w:rPr>
          <w:rFonts w:cs="Arial"/>
        </w:rPr>
        <w:t>og redning (ØRB) involvert, og det ble gjort vurdering rundt utrykning i fra valgt lokasjon. ØRB vil gjøre</w:t>
      </w:r>
      <w:r w:rsidR="00547FB4">
        <w:rPr>
          <w:rFonts w:cs="Arial"/>
        </w:rPr>
        <w:t xml:space="preserve"> </w:t>
      </w:r>
      <w:r w:rsidRPr="001D03EA">
        <w:rPr>
          <w:rFonts w:cs="Arial"/>
        </w:rPr>
        <w:t>nødvending risikovurderinger og eventuelt iverksette tiltak og utarbeide rutiner slik at disse</w:t>
      </w:r>
    </w:p>
    <w:p w14:paraId="602AAC48" w14:textId="4022626B" w:rsidR="0062740A" w:rsidRDefault="001D03EA" w:rsidP="001D03EA">
      <w:pPr>
        <w:rPr>
          <w:rFonts w:cs="Arial"/>
        </w:rPr>
      </w:pPr>
      <w:r w:rsidRPr="001D03EA">
        <w:rPr>
          <w:rFonts w:cs="Arial"/>
        </w:rPr>
        <w:t>forholdene blir ivaretatt på en sikker måte.</w:t>
      </w:r>
      <w:r w:rsidR="00547FB4">
        <w:rPr>
          <w:rFonts w:cs="Arial"/>
        </w:rPr>
        <w:t xml:space="preserve"> </w:t>
      </w:r>
      <w:r w:rsidRPr="001D03EA">
        <w:rPr>
          <w:rFonts w:cs="Arial"/>
        </w:rPr>
        <w:t>Eventuelt vedlikehold av Mikkel revs veg utføres av kommunes driftsavdeling etter behov.</w:t>
      </w:r>
    </w:p>
    <w:p w14:paraId="18E2A41D" w14:textId="77777777" w:rsidR="00C37D55" w:rsidRDefault="00C37D55" w:rsidP="001D03EA">
      <w:pPr>
        <w:rPr>
          <w:rFonts w:cs="Arial"/>
        </w:rPr>
      </w:pPr>
    </w:p>
    <w:p w14:paraId="0E8100AB" w14:textId="69E075A1" w:rsidR="0097433C" w:rsidRDefault="0097433C" w:rsidP="0097433C">
      <w:pPr>
        <w:pStyle w:val="paragraph"/>
        <w:spacing w:before="0" w:beforeAutospacing="0" w:after="0" w:afterAutospacing="0"/>
        <w:textAlignment w:val="baseline"/>
        <w:rPr>
          <w:rFonts w:ascii="Segoe UI" w:hAnsi="Segoe UI" w:cs="Segoe UI"/>
          <w:sz w:val="18"/>
          <w:szCs w:val="18"/>
        </w:rPr>
      </w:pPr>
      <w:r>
        <w:rPr>
          <w:rStyle w:val="contentcontrolboundarysink"/>
          <w:rFonts w:ascii="Calibri" w:hAnsi="Calibri" w:cs="Calibri"/>
          <w:i/>
          <w:iCs/>
          <w:sz w:val="22"/>
          <w:szCs w:val="22"/>
        </w:rPr>
        <w:t>​</w:t>
      </w:r>
      <w:r>
        <w:rPr>
          <w:rStyle w:val="normaltextrun"/>
          <w:rFonts w:ascii="Calibri" w:hAnsi="Calibri" w:cs="Calibri"/>
          <w:i/>
          <w:iCs/>
          <w:sz w:val="22"/>
          <w:szCs w:val="22"/>
        </w:rPr>
        <w:t>Kommunens vurdering av merknaden:</w:t>
      </w:r>
      <w:r>
        <w:rPr>
          <w:rStyle w:val="eop"/>
          <w:rFonts w:ascii="Calibri" w:hAnsi="Calibri" w:cs="Calibri"/>
          <w:sz w:val="22"/>
          <w:szCs w:val="22"/>
        </w:rPr>
        <w:t> </w:t>
      </w:r>
    </w:p>
    <w:p w14:paraId="06034870" w14:textId="0BD531DB" w:rsidR="0097433C" w:rsidRDefault="008E6FFD" w:rsidP="0097433C">
      <w:pPr>
        <w:pStyle w:val="paragraph"/>
        <w:spacing w:before="0" w:beforeAutospacing="0" w:after="0" w:afterAutospacing="0"/>
        <w:textAlignment w:val="baseline"/>
        <w:rPr>
          <w:rFonts w:ascii="Segoe UI" w:hAnsi="Segoe UI" w:cs="Segoe UI"/>
          <w:sz w:val="18"/>
          <w:szCs w:val="18"/>
        </w:rPr>
      </w:pPr>
      <w:r>
        <w:rPr>
          <w:rStyle w:val="contentcontrolboundarysink"/>
          <w:rFonts w:ascii="Calibri" w:hAnsi="Calibri" w:cs="Calibri"/>
          <w:sz w:val="22"/>
          <w:szCs w:val="22"/>
        </w:rPr>
        <w:t xml:space="preserve">Ansvarlig søker har besvart merknaden </w:t>
      </w:r>
      <w:r w:rsidR="00D32F57">
        <w:rPr>
          <w:rStyle w:val="contentcontrolboundarysink"/>
          <w:rFonts w:ascii="Calibri" w:hAnsi="Calibri" w:cs="Calibri"/>
          <w:sz w:val="22"/>
          <w:szCs w:val="22"/>
        </w:rPr>
        <w:t>tilfredsstillende</w:t>
      </w:r>
      <w:r>
        <w:rPr>
          <w:rStyle w:val="contentcontrolboundarysink"/>
          <w:rFonts w:ascii="Calibri" w:hAnsi="Calibri" w:cs="Calibri"/>
          <w:sz w:val="22"/>
          <w:szCs w:val="22"/>
        </w:rPr>
        <w:t>.</w:t>
      </w:r>
    </w:p>
    <w:p w14:paraId="16024A8D" w14:textId="77777777" w:rsidR="00EC74B6" w:rsidRDefault="00EC74B6" w:rsidP="001D03EA">
      <w:pPr>
        <w:rPr>
          <w:rFonts w:cs="Arial"/>
        </w:rPr>
      </w:pPr>
    </w:p>
    <w:p w14:paraId="60203BF1" w14:textId="77777777" w:rsidR="0062740A" w:rsidRDefault="00000000" w:rsidP="00ED5B88">
      <w:pPr>
        <w:rPr>
          <w:rFonts w:cs="Arial"/>
          <w:b/>
          <w:bCs/>
        </w:rPr>
      </w:pPr>
      <w:r w:rsidRPr="33FEBCE5">
        <w:rPr>
          <w:rFonts w:cs="Arial"/>
          <w:b/>
          <w:bCs/>
        </w:rPr>
        <w:t>Fraviksvurdering</w:t>
      </w:r>
    </w:p>
    <w:p w14:paraId="5AC972CA" w14:textId="5217E39D" w:rsidR="0062740A" w:rsidRDefault="00382586" w:rsidP="00383929">
      <w:pPr>
        <w:rPr>
          <w:rFonts w:cs="Arial"/>
        </w:rPr>
      </w:pPr>
      <w:r>
        <w:rPr>
          <w:rFonts w:cs="Arial"/>
        </w:rPr>
        <w:t>Det er søkt om unntak fra krav i TEK</w:t>
      </w:r>
      <w:r w:rsidR="00F93DCD">
        <w:rPr>
          <w:rFonts w:cs="Arial"/>
        </w:rPr>
        <w:t xml:space="preserve"> 17, angående </w:t>
      </w:r>
      <w:r w:rsidR="006F221C">
        <w:rPr>
          <w:rFonts w:cs="Arial"/>
        </w:rPr>
        <w:t>universell utforming</w:t>
      </w:r>
      <w:r w:rsidR="00BF5679">
        <w:rPr>
          <w:rFonts w:cs="Arial"/>
        </w:rPr>
        <w:t xml:space="preserve"> i uren sone</w:t>
      </w:r>
      <w:r w:rsidR="006F221C">
        <w:rPr>
          <w:rFonts w:cs="Arial"/>
        </w:rPr>
        <w:t xml:space="preserve">. </w:t>
      </w:r>
      <w:r w:rsidR="007F5122">
        <w:rPr>
          <w:rFonts w:cs="Arial"/>
        </w:rPr>
        <w:t xml:space="preserve">Da </w:t>
      </w:r>
      <w:r w:rsidR="00BF5679">
        <w:rPr>
          <w:rFonts w:cs="Arial"/>
        </w:rPr>
        <w:t xml:space="preserve">disse </w:t>
      </w:r>
      <w:r w:rsidR="007F5122">
        <w:rPr>
          <w:rFonts w:cs="Arial"/>
        </w:rPr>
        <w:t xml:space="preserve">deler av bygget </w:t>
      </w:r>
      <w:r w:rsidR="00D26A2C">
        <w:rPr>
          <w:rFonts w:cs="Arial"/>
        </w:rPr>
        <w:t xml:space="preserve">etter sin funksjon </w:t>
      </w:r>
      <w:r w:rsidR="007F5122">
        <w:rPr>
          <w:rFonts w:cs="Arial"/>
        </w:rPr>
        <w:t xml:space="preserve">er uegnet for </w:t>
      </w:r>
      <w:r w:rsidR="00D26A2C">
        <w:rPr>
          <w:rFonts w:cs="Arial"/>
        </w:rPr>
        <w:t>personer med funksjonsnedsettelse</w:t>
      </w:r>
      <w:r w:rsidR="00DD22F8">
        <w:rPr>
          <w:rFonts w:cs="Arial"/>
        </w:rPr>
        <w:t>, jfr. TEK 17 § 12-1</w:t>
      </w:r>
      <w:r w:rsidR="0010216F">
        <w:rPr>
          <w:rFonts w:cs="Arial"/>
        </w:rPr>
        <w:t xml:space="preserve">, ser </w:t>
      </w:r>
      <w:r w:rsidR="007C5558">
        <w:rPr>
          <w:rFonts w:cs="Arial"/>
        </w:rPr>
        <w:t xml:space="preserve">vi ikke </w:t>
      </w:r>
      <w:r w:rsidR="003C7D8F">
        <w:rPr>
          <w:rFonts w:cs="Arial"/>
        </w:rPr>
        <w:t>at forskriften er fraveket</w:t>
      </w:r>
      <w:r w:rsidR="00FA6382">
        <w:rPr>
          <w:rFonts w:cs="Arial"/>
        </w:rPr>
        <w:t xml:space="preserve">. </w:t>
      </w:r>
      <w:r w:rsidR="00383929">
        <w:rPr>
          <w:rFonts w:cs="Arial"/>
        </w:rPr>
        <w:t xml:space="preserve">Det er da heller ikke nødvendig å gi unntak. </w:t>
      </w:r>
    </w:p>
    <w:p w14:paraId="2CBD1F47" w14:textId="77777777" w:rsidR="00460411" w:rsidRDefault="00460411" w:rsidP="00ED5B88">
      <w:pPr>
        <w:rPr>
          <w:rFonts w:cs="Arial"/>
          <w:u w:val="single"/>
        </w:rPr>
      </w:pPr>
    </w:p>
    <w:p w14:paraId="4F1E5DAB" w14:textId="77777777" w:rsidR="0062740A" w:rsidRDefault="00000000" w:rsidP="00ED5B88">
      <w:pPr>
        <w:rPr>
          <w:b/>
          <w:bCs/>
        </w:rPr>
      </w:pPr>
      <w:r w:rsidRPr="6D54F336">
        <w:rPr>
          <w:b/>
          <w:bCs/>
        </w:rPr>
        <w:t>Sikker byggegrunn</w:t>
      </w:r>
    </w:p>
    <w:p w14:paraId="6645E7E6" w14:textId="00359E26" w:rsidR="0062740A" w:rsidRDefault="00000000" w:rsidP="00486767">
      <w:r w:rsidRPr="3F874690">
        <w:t>Det foreligger geoteknisk vurdering som konkluderer med tilfredsstillende områdestabilitet for gjennomføring av tiltaket.</w:t>
      </w:r>
    </w:p>
    <w:p w14:paraId="22DE45C3" w14:textId="77777777" w:rsidR="0062740A" w:rsidRDefault="0062740A" w:rsidP="00ED5B88"/>
    <w:p w14:paraId="50F89BF3" w14:textId="77777777" w:rsidR="0062740A" w:rsidRDefault="00000000" w:rsidP="00ED5B88">
      <w:pPr>
        <w:rPr>
          <w:b/>
          <w:bCs/>
        </w:rPr>
      </w:pPr>
      <w:r w:rsidRPr="6D54F336">
        <w:rPr>
          <w:b/>
          <w:bCs/>
        </w:rPr>
        <w:t>Vann og avløp</w:t>
      </w:r>
    </w:p>
    <w:p w14:paraId="6C839690" w14:textId="13FC9EEF" w:rsidR="0062740A" w:rsidRDefault="00000000" w:rsidP="00ED5B88">
      <w:r>
        <w:t>VA-plan foreligger</w:t>
      </w:r>
      <w:r w:rsidR="00D155D1">
        <w:t xml:space="preserve"> ikke</w:t>
      </w:r>
      <w:r>
        <w:t xml:space="preserve">, </w:t>
      </w:r>
      <w:r w:rsidR="00D155D1">
        <w:t>men</w:t>
      </w:r>
      <w:r>
        <w:t xml:space="preserve"> tiltaket skal tilknyttes kommunalt VA-anlegg.</w:t>
      </w:r>
    </w:p>
    <w:p w14:paraId="0F33F1A0" w14:textId="77777777" w:rsidR="0062740A" w:rsidRDefault="0062740A" w:rsidP="00ED5B88"/>
    <w:p w14:paraId="56C93C66" w14:textId="72CC89B9" w:rsidR="0062740A" w:rsidRDefault="00000000" w:rsidP="00ED5B88">
      <w:r>
        <w:t xml:space="preserve">Tillatelse til tilknytning er gitt </w:t>
      </w:r>
      <w:r w:rsidR="00560BE5">
        <w:t>08.06.20265</w:t>
      </w:r>
      <w:r>
        <w:t xml:space="preserve">. Utslippstillatelse er gitt </w:t>
      </w:r>
      <w:r w:rsidR="00280376">
        <w:t>08.06.2026</w:t>
      </w:r>
      <w:r>
        <w:t xml:space="preserve">. </w:t>
      </w:r>
    </w:p>
    <w:p w14:paraId="011EF484" w14:textId="77777777" w:rsidR="0062740A" w:rsidRDefault="0062740A" w:rsidP="00ED5B88"/>
    <w:p w14:paraId="1B972F2B" w14:textId="77777777" w:rsidR="0062740A" w:rsidRDefault="00000000" w:rsidP="00ED5B88">
      <w:r>
        <w:t>Avstand fra byggverk til vann- og avløpsnett skal være minimum 4 meter, jf. kommuneplanen pkt. 5.7 samt VA-norm.</w:t>
      </w:r>
    </w:p>
    <w:p w14:paraId="11F9357B" w14:textId="77777777" w:rsidR="0062740A" w:rsidRDefault="0062740A" w:rsidP="00ED5B88"/>
    <w:p w14:paraId="208558C9" w14:textId="77777777" w:rsidR="0062740A" w:rsidRDefault="00000000" w:rsidP="00ED5B88">
      <w:r>
        <w:t>VA-anlegg skal prosjekteres iht. felles kommunal VA-norm, samt Standard abonnementsvilkår for vann og avløp. Innmålingsdata for koplingspunkter må leveres før det søkes om midlertidig brukstillatelse/ferdigattest. Det er krav om vannmåler som leies av kommunen.</w:t>
      </w:r>
    </w:p>
    <w:p w14:paraId="36ABCF7B" w14:textId="77777777" w:rsidR="0062740A" w:rsidRDefault="0062740A" w:rsidP="00ED5B88">
      <w:pPr>
        <w:tabs>
          <w:tab w:val="right" w:pos="709"/>
        </w:tabs>
      </w:pPr>
    </w:p>
    <w:p w14:paraId="78436335" w14:textId="77777777" w:rsidR="0062740A" w:rsidRDefault="00000000" w:rsidP="00ED5B88">
      <w:pPr>
        <w:tabs>
          <w:tab w:val="right" w:pos="709"/>
        </w:tabs>
        <w:rPr>
          <w:b/>
          <w:bCs/>
        </w:rPr>
      </w:pPr>
      <w:r w:rsidRPr="6D54F336">
        <w:rPr>
          <w:b/>
          <w:bCs/>
        </w:rPr>
        <w:t>Overvann</w:t>
      </w:r>
    </w:p>
    <w:p w14:paraId="4C41CF5B" w14:textId="233B5DD2" w:rsidR="0062740A" w:rsidRDefault="00000000" w:rsidP="00ED5B88">
      <w:r>
        <w:t>Plan for overvannshåndtering foreligger</w:t>
      </w:r>
      <w:r w:rsidR="009E303F">
        <w:t xml:space="preserve"> ikke</w:t>
      </w:r>
      <w:r w:rsidR="009B750F">
        <w:t>, men håndter</w:t>
      </w:r>
      <w:r w:rsidR="007F27B9">
        <w:t>ingen er beskrevet i følgebrev til søknad og supplering</w:t>
      </w:r>
      <w:r w:rsidR="0091110D">
        <w:t xml:space="preserve"> av søknad. </w:t>
      </w:r>
      <w:r w:rsidR="00312333">
        <w:t xml:space="preserve">Overvann føres til fordrøyning </w:t>
      </w:r>
      <w:r w:rsidR="008E0472">
        <w:t xml:space="preserve">i </w:t>
      </w:r>
      <w:r w:rsidR="00AF2DDA">
        <w:t>eksisterende grønt</w:t>
      </w:r>
      <w:r w:rsidR="008E0472">
        <w:t>areal</w:t>
      </w:r>
      <w:r w:rsidR="007B7E38">
        <w:t xml:space="preserve"> og til eksisterende overvannssluk.</w:t>
      </w:r>
    </w:p>
    <w:p w14:paraId="13BCAD81" w14:textId="77777777" w:rsidR="0062740A" w:rsidRDefault="0062740A" w:rsidP="00ED5B88"/>
    <w:p w14:paraId="4858E05D" w14:textId="77777777" w:rsidR="0062740A" w:rsidRDefault="00000000" w:rsidP="00ED5B88">
      <w:r>
        <w:t xml:space="preserve">Tak- og overflatevann skal tas hånd om lokalt og på en slik måte at det ikke oppstår skade eller ulempe på naboeiendom. Vi viser til krav om infiltrasjon, fordrøyning og sikker avledning av overvann i TEK17 § 15-8. Dette gjelder også i anleggsfasen. </w:t>
      </w:r>
    </w:p>
    <w:p w14:paraId="14A439F6" w14:textId="77777777" w:rsidR="0062740A" w:rsidRDefault="0062740A" w:rsidP="00ED5B88"/>
    <w:p w14:paraId="7B50549A" w14:textId="77777777" w:rsidR="0062740A" w:rsidRDefault="00000000" w:rsidP="00ED5B88">
      <w:r>
        <w:t xml:space="preserve">FDV-dokumentasjon for overvannshåndtering skal overleveres eier. </w:t>
      </w:r>
    </w:p>
    <w:p w14:paraId="53CA87AA" w14:textId="77777777" w:rsidR="0062740A" w:rsidRDefault="0062740A" w:rsidP="00ED5B88">
      <w:pPr>
        <w:rPr>
          <w:b/>
          <w:bCs/>
          <w:u w:val="single"/>
        </w:rPr>
      </w:pPr>
    </w:p>
    <w:p w14:paraId="4C89E4E2" w14:textId="77777777" w:rsidR="0062740A" w:rsidRPr="006762AA" w:rsidRDefault="00000000" w:rsidP="00ED5B88">
      <w:pPr>
        <w:rPr>
          <w:rFonts w:cs="Arial"/>
          <w:b/>
          <w:bCs/>
        </w:rPr>
      </w:pPr>
      <w:r w:rsidRPr="006762AA">
        <w:rPr>
          <w:rFonts w:cs="Arial"/>
          <w:b/>
          <w:bCs/>
        </w:rPr>
        <w:t>Avkjørsel</w:t>
      </w:r>
    </w:p>
    <w:p w14:paraId="611E8798" w14:textId="141D68C9" w:rsidR="0062740A" w:rsidRPr="006762AA" w:rsidRDefault="00000000" w:rsidP="00ED5B88">
      <w:pPr>
        <w:rPr>
          <w:rFonts w:cs="Arial"/>
        </w:rPr>
      </w:pPr>
      <w:r w:rsidRPr="006762AA">
        <w:rPr>
          <w:rFonts w:cs="Arial"/>
        </w:rPr>
        <w:t>Kommunen godkjenner avkjørselen</w:t>
      </w:r>
      <w:r w:rsidR="00020641" w:rsidRPr="006762AA">
        <w:rPr>
          <w:rFonts w:cs="Arial"/>
        </w:rPr>
        <w:t>. Avkjørselen er fra privat vei.</w:t>
      </w:r>
    </w:p>
    <w:p w14:paraId="6B44B5B9" w14:textId="77777777" w:rsidR="0062740A" w:rsidRPr="006762AA" w:rsidRDefault="00000000" w:rsidP="00ED5B88">
      <w:pPr>
        <w:rPr>
          <w:rFonts w:cs="Arial"/>
        </w:rPr>
      </w:pPr>
      <w:r w:rsidRPr="006762AA">
        <w:rPr>
          <w:rFonts w:cs="Arial"/>
        </w:rPr>
        <w:t>Avkjørselen må følge disse retningslinjene:</w:t>
      </w:r>
    </w:p>
    <w:p w14:paraId="45FC5C70" w14:textId="77777777" w:rsidR="0062740A" w:rsidRPr="006762AA" w:rsidRDefault="00000000" w:rsidP="00ED5B88">
      <w:pPr>
        <w:numPr>
          <w:ilvl w:val="0"/>
          <w:numId w:val="8"/>
        </w:numPr>
        <w:rPr>
          <w:rFonts w:cs="Arial"/>
        </w:rPr>
      </w:pPr>
      <w:r w:rsidRPr="006762AA">
        <w:rPr>
          <w:rFonts w:cs="Arial"/>
        </w:rPr>
        <w:t>Avkjørselen skal være opparbeidet iht. situasjonsplanen før vi kan gi brukstillatelse.</w:t>
      </w:r>
    </w:p>
    <w:p w14:paraId="7D73139E" w14:textId="77777777" w:rsidR="0062740A" w:rsidRPr="006762AA" w:rsidRDefault="00000000" w:rsidP="00ED5B88">
      <w:pPr>
        <w:numPr>
          <w:ilvl w:val="0"/>
          <w:numId w:val="8"/>
        </w:numPr>
        <w:rPr>
          <w:rFonts w:cs="Arial"/>
        </w:rPr>
      </w:pPr>
      <w:r w:rsidRPr="006762AA">
        <w:rPr>
          <w:rFonts w:cs="Arial"/>
        </w:rPr>
        <w:t>Brukeren av avkjørselen er forpliktet til å vedlikeholde avkjørselen for å opprettholde fri sikt.</w:t>
      </w:r>
    </w:p>
    <w:p w14:paraId="42C499EC" w14:textId="77777777" w:rsidR="0062740A" w:rsidRPr="006762AA" w:rsidRDefault="00000000" w:rsidP="00ED5B88">
      <w:pPr>
        <w:numPr>
          <w:ilvl w:val="0"/>
          <w:numId w:val="8"/>
        </w:numPr>
        <w:rPr>
          <w:rFonts w:cs="Arial"/>
        </w:rPr>
      </w:pPr>
      <w:r w:rsidRPr="006762AA">
        <w:rPr>
          <w:rFonts w:cs="Arial"/>
        </w:rPr>
        <w:t>Overflatevann skal ikke ledes ut på offentlig vei.</w:t>
      </w:r>
    </w:p>
    <w:p w14:paraId="0B51C097" w14:textId="77777777" w:rsidR="0062740A" w:rsidRPr="006762AA" w:rsidRDefault="00000000" w:rsidP="00ED5B88">
      <w:pPr>
        <w:numPr>
          <w:ilvl w:val="0"/>
          <w:numId w:val="8"/>
        </w:numPr>
        <w:rPr>
          <w:rFonts w:cs="Arial"/>
        </w:rPr>
      </w:pPr>
      <w:r w:rsidRPr="006762AA">
        <w:rPr>
          <w:rFonts w:cs="Arial"/>
        </w:rPr>
        <w:t>Dersom avkjørselen legges over en grøft, skal det ansvarlig utførende foretaket sikre tilfredsstillende drenering. Vannet skal ledes gjennom et rør under avkjørselen, eller ledes på en annen måte som sikrer vanngjennomstrømningen.</w:t>
      </w:r>
    </w:p>
    <w:p w14:paraId="5A5609C4" w14:textId="77777777" w:rsidR="0062740A" w:rsidRPr="006762AA" w:rsidRDefault="00000000" w:rsidP="00ED5B88">
      <w:pPr>
        <w:numPr>
          <w:ilvl w:val="0"/>
          <w:numId w:val="8"/>
        </w:numPr>
        <w:rPr>
          <w:rFonts w:cs="Arial"/>
        </w:rPr>
      </w:pPr>
      <w:r w:rsidRPr="006762AA">
        <w:rPr>
          <w:rFonts w:cs="Arial"/>
        </w:rPr>
        <w:t>Frisiktsone må opprettholdes til enhver tid.</w:t>
      </w:r>
    </w:p>
    <w:p w14:paraId="31C184C9" w14:textId="77777777" w:rsidR="0062740A" w:rsidRDefault="0062740A" w:rsidP="00ED5B88"/>
    <w:p w14:paraId="0A15EACC" w14:textId="77777777" w:rsidR="001E157D" w:rsidRDefault="00000000" w:rsidP="00ED5B88">
      <w:pPr>
        <w:rPr>
          <w:rFonts w:cs="Arial"/>
          <w:b/>
          <w:bCs/>
        </w:rPr>
      </w:pPr>
      <w:r w:rsidRPr="6D54F336">
        <w:rPr>
          <w:rFonts w:cs="Arial"/>
          <w:b/>
          <w:bCs/>
        </w:rPr>
        <w:t>Naturmangfold</w:t>
      </w:r>
    </w:p>
    <w:p w14:paraId="4323D539" w14:textId="2F6D8587" w:rsidR="0062740A" w:rsidRPr="001E157D" w:rsidRDefault="00000000" w:rsidP="00ED5B88">
      <w:pPr>
        <w:rPr>
          <w:rFonts w:cs="Arial"/>
          <w:b/>
          <w:bCs/>
        </w:rPr>
      </w:pPr>
      <w:r w:rsidRPr="3F874690">
        <w:rPr>
          <w:rFonts w:cs="Arial"/>
        </w:rPr>
        <w:t xml:space="preserve">Det er ikke registrert spesielle naturtyper eller arter (naturmangfold) i området rundt tiltaket, og prinsippene i </w:t>
      </w:r>
      <w:r w:rsidR="006D4B10">
        <w:rPr>
          <w:rFonts w:cs="Arial"/>
        </w:rPr>
        <w:t>naturm</w:t>
      </w:r>
      <w:r w:rsidR="00F076DC">
        <w:rPr>
          <w:rFonts w:cs="Arial"/>
        </w:rPr>
        <w:t>angfold</w:t>
      </w:r>
      <w:r w:rsidR="006D4B10">
        <w:rPr>
          <w:rFonts w:cs="Arial"/>
        </w:rPr>
        <w:t>loven</w:t>
      </w:r>
      <w:r w:rsidRPr="3F874690">
        <w:rPr>
          <w:rFonts w:cs="Arial"/>
        </w:rPr>
        <w:t xml:space="preserve"> §§ 8-12 er dermed ivaretatt.</w:t>
      </w:r>
    </w:p>
    <w:p w14:paraId="6E86091A" w14:textId="77777777" w:rsidR="0062740A" w:rsidRDefault="0062740A" w:rsidP="00ED5B88">
      <w:pPr>
        <w:rPr>
          <w:rFonts w:cs="Arial"/>
        </w:rPr>
      </w:pPr>
    </w:p>
    <w:p w14:paraId="271819DE" w14:textId="77777777" w:rsidR="0062740A" w:rsidRDefault="00000000" w:rsidP="00ED5B88">
      <w:pPr>
        <w:rPr>
          <w:rFonts w:cs="Arial"/>
          <w:b/>
          <w:bCs/>
        </w:rPr>
      </w:pPr>
      <w:r w:rsidRPr="6D54F336">
        <w:rPr>
          <w:rFonts w:cs="Arial"/>
          <w:b/>
          <w:bCs/>
        </w:rPr>
        <w:t>Tiltakets visuelle kvaliteter</w:t>
      </w:r>
    </w:p>
    <w:p w14:paraId="62A51105" w14:textId="0F77B693" w:rsidR="0062740A" w:rsidRDefault="00000000" w:rsidP="00ED5B88">
      <w:pPr>
        <w:rPr>
          <w:rFonts w:cs="Arial"/>
        </w:rPr>
      </w:pPr>
      <w:r w:rsidRPr="3F874690">
        <w:rPr>
          <w:rFonts w:cs="Arial"/>
        </w:rPr>
        <w:t xml:space="preserve">Tiltaket har etter kommunens skjønn gode </w:t>
      </w:r>
      <w:r w:rsidR="00CA45B3">
        <w:rPr>
          <w:rFonts w:cs="Arial"/>
        </w:rPr>
        <w:t xml:space="preserve">nok </w:t>
      </w:r>
      <w:r w:rsidRPr="3F874690">
        <w:rPr>
          <w:rFonts w:cs="Arial"/>
        </w:rPr>
        <w:t>visuelle kvaliteter både i seg selv og i forhold til dets funksjon, og dets bygde og naturgitte omgivelse og plassering, jf. plan- og bygningsloven § 29-2.</w:t>
      </w:r>
    </w:p>
    <w:p w14:paraId="3287C7D8" w14:textId="77777777" w:rsidR="0062740A" w:rsidRDefault="0062740A" w:rsidP="00ED5B88">
      <w:pPr>
        <w:rPr>
          <w:rFonts w:cs="Arial"/>
          <w:u w:val="single"/>
        </w:rPr>
      </w:pPr>
    </w:p>
    <w:p w14:paraId="1E0A84F5" w14:textId="77777777" w:rsidR="0062740A" w:rsidRDefault="00000000" w:rsidP="00ED5B88">
      <w:pPr>
        <w:rPr>
          <w:rFonts w:cs="Arial"/>
          <w:b/>
          <w:bCs/>
          <w:kern w:val="32"/>
        </w:rPr>
      </w:pPr>
      <w:r w:rsidRPr="6D54F336">
        <w:rPr>
          <w:rFonts w:cs="Arial"/>
          <w:b/>
          <w:bCs/>
        </w:rPr>
        <w:t>Plassering av tiltaket</w:t>
      </w:r>
    </w:p>
    <w:p w14:paraId="655D8E5B" w14:textId="21D56EE5" w:rsidR="0062740A" w:rsidRDefault="00000000" w:rsidP="00B30F2D">
      <w:r>
        <w:t>Tiltakets plassering, herunder også høyde, godkjennes jf. Pbl. § 29-4 første ledd.</w:t>
      </w:r>
    </w:p>
    <w:p w14:paraId="512B3045" w14:textId="2C962D08" w:rsidR="0062740A" w:rsidRDefault="00000000" w:rsidP="00ED5B88">
      <w:r>
        <w:br/>
        <w:t xml:space="preserve">Tiltaket må plasseres som vist på godkjent situasjonsplan og tegninger. </w:t>
      </w:r>
    </w:p>
    <w:p w14:paraId="00E7A089" w14:textId="3E4A86C1" w:rsidR="0062740A" w:rsidRDefault="00000000" w:rsidP="00ED5B88">
      <w:r>
        <w:t xml:space="preserve">Høydeplassering regnes fra gjennomsnittlig planert terreng. </w:t>
      </w:r>
    </w:p>
    <w:p w14:paraId="51065699" w14:textId="77777777" w:rsidR="0062740A" w:rsidRDefault="0062740A" w:rsidP="00ED5B88"/>
    <w:p w14:paraId="7B351993" w14:textId="77777777" w:rsidR="0062740A" w:rsidRDefault="00000000" w:rsidP="00ED5B88">
      <w:r>
        <w:t xml:space="preserve">Eventuelle endringer av plassering må avklares med bygningsmyndigheten i forkant. </w:t>
      </w:r>
    </w:p>
    <w:p w14:paraId="3F231A95" w14:textId="77777777" w:rsidR="0062740A" w:rsidRDefault="0062740A" w:rsidP="00ED5B88"/>
    <w:p w14:paraId="40BF9B79" w14:textId="77777777" w:rsidR="0062740A" w:rsidRDefault="00000000" w:rsidP="00ED5B88">
      <w:r>
        <w:t xml:space="preserve">Dersom det i utførelsen foretas justeringer i forhold til tillatelsen som ikke krever endringssøknad, skal søker senest ved søknad om ferdigattest eller midlertidig brukstillatelse sende oppdatert situasjonsplan, tegninger og dokumentasjon om tiltakets plassering slik den er utført. Dokumentasjon om tiltakets plassering skal enten skje ved innmålte koordinatverdier eller ved inntegning på tidligere godkjent situasjonsplan jf. SAK10 § 8-1. Kommunen tar også imot SOSI-filer. </w:t>
      </w:r>
    </w:p>
    <w:p w14:paraId="11BC4687" w14:textId="77777777" w:rsidR="0062740A" w:rsidRDefault="0062740A" w:rsidP="00ED5B88"/>
    <w:p w14:paraId="7EEA6D26" w14:textId="77777777" w:rsidR="0062740A" w:rsidRDefault="00000000" w:rsidP="00ED5B88">
      <w:pPr>
        <w:rPr>
          <w:rFonts w:cs="Arial"/>
          <w:b/>
          <w:bCs/>
        </w:rPr>
      </w:pPr>
      <w:r w:rsidRPr="6D54F336">
        <w:rPr>
          <w:rFonts w:cs="Arial"/>
          <w:b/>
          <w:bCs/>
        </w:rPr>
        <w:t>Ansvar og kontroll</w:t>
      </w:r>
    </w:p>
    <w:p w14:paraId="026A4F48" w14:textId="77777777" w:rsidR="0062740A" w:rsidRDefault="00000000" w:rsidP="00ED5B88">
      <w:pPr>
        <w:rPr>
          <w:rFonts w:cs="Arial"/>
        </w:rPr>
      </w:pPr>
      <w:r w:rsidRPr="6D54F336">
        <w:rPr>
          <w:rFonts w:cs="Arial"/>
        </w:rPr>
        <w:t>Vi viser til innlevert gjennomføringsplan.</w:t>
      </w:r>
    </w:p>
    <w:p w14:paraId="43703607" w14:textId="77777777" w:rsidR="0062740A" w:rsidRDefault="00000000" w:rsidP="00ED5B88">
      <w:pPr>
        <w:rPr>
          <w:rFonts w:cs="Arial"/>
        </w:rPr>
      </w:pPr>
      <w:r w:rsidRPr="6D54F336">
        <w:rPr>
          <w:rFonts w:cs="Arial"/>
        </w:rPr>
        <w:t>Kommunen godkjenner forslag til valg av tiltaksklasser.</w:t>
      </w:r>
    </w:p>
    <w:p w14:paraId="018FBB94" w14:textId="77777777" w:rsidR="0062740A" w:rsidRDefault="0062740A" w:rsidP="00ED5B88">
      <w:pPr>
        <w:rPr>
          <w:rFonts w:cs="Arial"/>
        </w:rPr>
      </w:pPr>
    </w:p>
    <w:p w14:paraId="021BD424" w14:textId="3E04399E" w:rsidR="0062740A" w:rsidRPr="00826193" w:rsidRDefault="00000000" w:rsidP="00ED5B88">
      <w:r w:rsidRPr="00737070">
        <w:t>Det forutsettes at samtlige relevante funksjoner og ansvarsområder i tiltaket er dekket med nødvendig ansvarsrett jf. pbl §23-3</w:t>
      </w:r>
      <w:r w:rsidR="00B1321F" w:rsidRPr="00737070">
        <w:t xml:space="preserve"> før arbeidene starter</w:t>
      </w:r>
      <w:r w:rsidRPr="00737070">
        <w:t xml:space="preserve">. </w:t>
      </w:r>
      <w:r w:rsidR="00A73643" w:rsidRPr="00737070">
        <w:t>M</w:t>
      </w:r>
      <w:r w:rsidRPr="00737070">
        <w:t>anglende eller endrede erklæringer om ansvarsrett skal sendes kommunen før arbeider påbegynnes sammen med redigert gjennomføringsplan.</w:t>
      </w:r>
      <w:r w:rsidRPr="00826193">
        <w:t xml:space="preserve"> </w:t>
      </w:r>
    </w:p>
    <w:p w14:paraId="53BC2C82" w14:textId="77777777" w:rsidR="0062740A" w:rsidRDefault="0062740A" w:rsidP="00ED5B88"/>
    <w:p w14:paraId="750458E8" w14:textId="77777777" w:rsidR="0062740A" w:rsidRDefault="00000000" w:rsidP="00ED5B88">
      <w:pPr>
        <w:rPr>
          <w:b/>
          <w:bCs/>
        </w:rPr>
      </w:pPr>
      <w:r w:rsidRPr="6D54F336">
        <w:rPr>
          <w:b/>
          <w:bCs/>
        </w:rPr>
        <w:t>Tilsyn</w:t>
      </w:r>
    </w:p>
    <w:p w14:paraId="42D3B750" w14:textId="28F6461B" w:rsidR="0062740A" w:rsidRDefault="00000000" w:rsidP="00ED5B88">
      <w:r w:rsidRPr="3F874690">
        <w:t xml:space="preserve">Dersom kommunen vil føre tilsyn, vil dere motta et eget varsel om dette. </w:t>
      </w:r>
    </w:p>
    <w:p w14:paraId="2B40B951" w14:textId="77777777" w:rsidR="0062740A" w:rsidRDefault="0062740A" w:rsidP="00ED5B88"/>
    <w:p w14:paraId="5A62A724" w14:textId="77777777" w:rsidR="0062740A" w:rsidRDefault="00000000" w:rsidP="00ED5B88">
      <w:r>
        <w:t xml:space="preserve">Vi informerer samtidig om at bygningsmyndigheten kan gjennomføre uvarslet inspeksjonstilsyn på byggeplassen. </w:t>
      </w:r>
    </w:p>
    <w:p w14:paraId="15B2FFE0" w14:textId="77777777" w:rsidR="0062740A" w:rsidRDefault="0062740A" w:rsidP="00ED5B88"/>
    <w:p w14:paraId="0F0EE827" w14:textId="77777777" w:rsidR="0062740A" w:rsidRDefault="00000000" w:rsidP="00ED5B88">
      <w:r>
        <w:t>Tilsynet utføres med hjemmel i pbl. § 25-1 jf. 25-2 andre ledd.</w:t>
      </w:r>
    </w:p>
    <w:p w14:paraId="49ECE759" w14:textId="77777777" w:rsidR="0062740A" w:rsidRDefault="0062740A" w:rsidP="00ED5B88"/>
    <w:p w14:paraId="2074309A" w14:textId="77777777" w:rsidR="0062740A" w:rsidRDefault="00000000" w:rsidP="00ED5B88">
      <w:pPr>
        <w:rPr>
          <w:b/>
          <w:bCs/>
        </w:rPr>
      </w:pPr>
      <w:r w:rsidRPr="6D54F336">
        <w:rPr>
          <w:b/>
          <w:bCs/>
        </w:rPr>
        <w:lastRenderedPageBreak/>
        <w:t>Avfallsrapport og miljøsaneringbeskrivelse</w:t>
      </w:r>
    </w:p>
    <w:p w14:paraId="247953AC" w14:textId="1BFB7B70" w:rsidR="0062740A" w:rsidRDefault="00000000" w:rsidP="00ED5B88">
      <w:r w:rsidRPr="3F874690">
        <w:t>Det er krav om avfallsplan</w:t>
      </w:r>
      <w:r w:rsidR="006A7F95">
        <w:t>,</w:t>
      </w:r>
      <w:r w:rsidRPr="3F874690">
        <w:t xml:space="preserve"> jf. TEK17 §§ 9-6 og 9-7.</w:t>
      </w:r>
    </w:p>
    <w:p w14:paraId="5D8BAB26" w14:textId="77777777" w:rsidR="0062740A" w:rsidRDefault="00000000" w:rsidP="00ED5B88">
      <w:r w:rsidRPr="3F874690">
        <w:t xml:space="preserve">Ved søknad om ferdigattest skal det sendes inn sluttrapport for faktisk disponering av avfall med dokumentasjon på leverte mengder til lovlig avfallsanlegg eller gjenvinning, jf. TEK17 </w:t>
      </w:r>
    </w:p>
    <w:p w14:paraId="5231BD73" w14:textId="206CABE9" w:rsidR="0062740A" w:rsidRDefault="00000000" w:rsidP="00ED5B88">
      <w:r w:rsidRPr="3F874690">
        <w:t xml:space="preserve">§ 9-9 og SAK10 § 8-1. </w:t>
      </w:r>
    </w:p>
    <w:p w14:paraId="593DCD27" w14:textId="77777777" w:rsidR="0062740A" w:rsidRDefault="0062740A" w:rsidP="00ED5B88"/>
    <w:p w14:paraId="32F42BFB" w14:textId="77777777" w:rsidR="0062740A" w:rsidRDefault="00000000" w:rsidP="00ED5B88">
      <w:pPr>
        <w:rPr>
          <w:b/>
          <w:bCs/>
        </w:rPr>
      </w:pPr>
      <w:r w:rsidRPr="6D54F336">
        <w:rPr>
          <w:b/>
          <w:bCs/>
        </w:rPr>
        <w:t>Ferdigattest</w:t>
      </w:r>
    </w:p>
    <w:p w14:paraId="5C481BB7" w14:textId="77777777" w:rsidR="0062740A" w:rsidRDefault="00000000" w:rsidP="00ED5B88">
      <w:r>
        <w:t xml:space="preserve">Tiltaket skal avsluttes med ferdigattest jf. Pbl. § 21-10. </w:t>
      </w:r>
    </w:p>
    <w:p w14:paraId="555C2C06" w14:textId="77777777" w:rsidR="0062740A" w:rsidRDefault="00000000" w:rsidP="00ED5B88">
      <w:r>
        <w:t xml:space="preserve">Når arbeidene er ferdig utført og kontrollert og før bygget tas i bruk, skal ansvarlig søker sende inn utfylt og signert gjennomføringsplan sammen med anmodning om ferdigattest, jf. pbl § 21-10 og kap. 8 i SAK10. </w:t>
      </w:r>
    </w:p>
    <w:p w14:paraId="4C11B546" w14:textId="77777777" w:rsidR="0062740A" w:rsidRDefault="0062740A" w:rsidP="00ED5B88"/>
    <w:p w14:paraId="5E642920" w14:textId="77777777" w:rsidR="0062740A" w:rsidRDefault="00000000" w:rsidP="00ED5B88">
      <w:r>
        <w:t>Dersom dere ønsker å søke om midlertidig brukstillatelse før ferdigattest, skal det kun gjenstå mindre vesentlig arbeid. Dere må opplyse om gjenstående arbeid, bekrefte at sikkerhetsnivået er tilfredsstillende og oppgi tidspunkt for ferdigstillelse.</w:t>
      </w:r>
    </w:p>
    <w:p w14:paraId="438AA3A4" w14:textId="77777777" w:rsidR="0062740A" w:rsidRDefault="0062740A" w:rsidP="00ED5B88">
      <w:pPr>
        <w:ind w:left="283" w:hanging="283"/>
      </w:pPr>
    </w:p>
    <w:p w14:paraId="38B49D73" w14:textId="77777777" w:rsidR="0062740A" w:rsidRDefault="00000000" w:rsidP="00ED5B88">
      <w:r w:rsidRPr="3F874690">
        <w:t>Bygg som tas i bruk før ferdigattest/midlertidig brukstillatelse er gitt er å betrakte som ulovlig tatt i bruk, og skal forfølges jf. pbl kap. 32. Bygningen må ikke tas i bruk til annet formål enn det denne tillatelsen forutsetter.</w:t>
      </w:r>
    </w:p>
    <w:p w14:paraId="04091A93" w14:textId="77777777" w:rsidR="0062740A" w:rsidRDefault="0062740A" w:rsidP="00ED5B88"/>
    <w:p w14:paraId="6C4D2C0D" w14:textId="77777777" w:rsidR="0062740A" w:rsidRDefault="00000000" w:rsidP="00ED5B88">
      <w:pPr>
        <w:rPr>
          <w:b/>
          <w:bCs/>
        </w:rPr>
      </w:pPr>
      <w:r w:rsidRPr="6D54F336">
        <w:rPr>
          <w:b/>
          <w:bCs/>
        </w:rPr>
        <w:t>Tillatelsens gyldighet</w:t>
      </w:r>
    </w:p>
    <w:p w14:paraId="679FE6D5" w14:textId="77777777" w:rsidR="0062740A" w:rsidRDefault="00000000" w:rsidP="00ED5B88">
      <w:pPr>
        <w:spacing w:after="120"/>
        <w:rPr>
          <w:rFonts w:asciiTheme="minorHAnsi" w:eastAsiaTheme="minorEastAsia" w:hAnsiTheme="minorHAnsi"/>
        </w:rPr>
      </w:pPr>
      <w:r w:rsidRPr="3F874690">
        <w:t xml:space="preserve">Tillatelsen taper sin gyldighet hvis tiltaket ikke er igangsatt innen 3 år etter at tillatelsen er gitt. Det samme gjelder hvis arbeidet innstilles i lengre tid enn 2 år, jf. pbl § 21-9. </w:t>
      </w:r>
      <w:r w:rsidRPr="3F874690">
        <w:rPr>
          <w:rFonts w:asciiTheme="minorHAnsi" w:eastAsiaTheme="minorEastAsia" w:hAnsiTheme="minorHAnsi"/>
        </w:rPr>
        <w:t>Fristen begynner å løpe fra vedtaksdatoen, og den kan ikke forlenges, jf. pbl § 21-9. Dersom noen klager på vedtaket, er fristen tre år regnet fra det endelige vedtaket i klagesaken.</w:t>
      </w:r>
    </w:p>
    <w:p w14:paraId="7C6759CF" w14:textId="77777777" w:rsidR="0062740A" w:rsidRDefault="0062740A" w:rsidP="00ED5B88">
      <w:pPr>
        <w:rPr>
          <w:b/>
          <w:bCs/>
        </w:rPr>
      </w:pPr>
    </w:p>
    <w:p w14:paraId="23ED51A3" w14:textId="77777777" w:rsidR="0062740A" w:rsidRDefault="00000000" w:rsidP="00ED5B88">
      <w:pPr>
        <w:rPr>
          <w:b/>
          <w:bCs/>
        </w:rPr>
      </w:pPr>
      <w:r w:rsidRPr="3F874690">
        <w:rPr>
          <w:b/>
          <w:bCs/>
        </w:rPr>
        <w:t>Gebyr</w:t>
      </w:r>
    </w:p>
    <w:p w14:paraId="6261A25E" w14:textId="77777777" w:rsidR="0062740A" w:rsidRDefault="00000000" w:rsidP="00ED5B88">
      <w:r w:rsidRPr="3F874690">
        <w:t xml:space="preserve">Behandling av søknaden gebyrlegges i henhold til kommunens forskrift om gebyrer etter plan- og bygningsloven. </w:t>
      </w:r>
    </w:p>
    <w:p w14:paraId="569EED47" w14:textId="77777777" w:rsidR="0062740A" w:rsidRDefault="0062740A" w:rsidP="00ED5B88"/>
    <w:p w14:paraId="2A01A3AC" w14:textId="77777777" w:rsidR="0062740A" w:rsidRDefault="00000000" w:rsidP="00ED5B88">
      <w:r w:rsidRPr="00737070">
        <w:t>Eventuelt tilknytningsgebyr til kommunalt VA-ledningsnett vil faktureres alene og i henhold til kommunens forskrift om vann- og avløpsgebyrer.</w:t>
      </w:r>
      <w:r w:rsidRPr="3F874690">
        <w:t xml:space="preserve"> </w:t>
      </w:r>
    </w:p>
    <w:p w14:paraId="1BF0C006" w14:textId="77777777" w:rsidR="0062740A" w:rsidRDefault="0062740A" w:rsidP="00ED5B88"/>
    <w:p w14:paraId="7E03650B" w14:textId="77777777" w:rsidR="0062740A" w:rsidRDefault="00000000" w:rsidP="00ED5B88">
      <w:pPr>
        <w:rPr>
          <w:rFonts w:eastAsia="Calibri" w:cs="Calibri"/>
        </w:rPr>
      </w:pPr>
      <w:r w:rsidRPr="3F874690">
        <w:rPr>
          <w:rFonts w:eastAsia="Calibri" w:cs="Calibri"/>
          <w:b/>
          <w:bCs/>
        </w:rPr>
        <w:t>Klagerett</w:t>
      </w:r>
    </w:p>
    <w:p w14:paraId="6348400B" w14:textId="77777777" w:rsidR="0062740A" w:rsidRDefault="00000000" w:rsidP="00ED5B88">
      <w:pPr>
        <w:rPr>
          <w:rFonts w:eastAsia="Calibri" w:cs="Calibri"/>
        </w:rPr>
      </w:pPr>
      <w:r w:rsidRPr="3F874690">
        <w:rPr>
          <w:rFonts w:eastAsia="Calibri" w:cs="Calibri"/>
        </w:rPr>
        <w:t>Dette er et enkeltvedtak som kan påklages til Statsforvalteren i medhold av § 1-9 i pbl og kap. VI i forvaltningsloven. Eventuell klage må sendes skriftlig til kommunen og fristen for klage er 3 uker fra den dag melding om avgjørelsen er kommet frem til klageren.</w:t>
      </w:r>
    </w:p>
    <w:p w14:paraId="65CDD94F" w14:textId="77777777" w:rsidR="0062740A" w:rsidRDefault="0062740A" w:rsidP="00ED5B88">
      <w:pPr>
        <w:rPr>
          <w:rFonts w:eastAsia="Calibri" w:cs="Calibri"/>
        </w:rPr>
      </w:pPr>
    </w:p>
    <w:p w14:paraId="25169A72" w14:textId="77777777" w:rsidR="0062740A" w:rsidRDefault="00000000" w:rsidP="00ED5B88">
      <w:pPr>
        <w:rPr>
          <w:rFonts w:eastAsia="Calibri" w:cs="Calibri"/>
        </w:rPr>
      </w:pPr>
      <w:r w:rsidRPr="3F874690">
        <w:rPr>
          <w:rFonts w:eastAsia="Calibri" w:cs="Calibri"/>
        </w:rPr>
        <w:t xml:space="preserve">En eventuell klage vil bli behandlet ut fra forvaltningsloven § 33. Dersom klager ikke gis medhold av kommunen, vil klagen bli sendt videre til Statsforvalteren for endelig klagebehandling, jf. forvaltningsloven § 33, fjerde ledd. </w:t>
      </w:r>
    </w:p>
    <w:p w14:paraId="6F2FCCB8" w14:textId="77777777" w:rsidR="0062740A" w:rsidRDefault="0062740A" w:rsidP="00ED5B88">
      <w:pPr>
        <w:rPr>
          <w:rFonts w:eastAsia="Calibri" w:cs="Calibri"/>
        </w:rPr>
      </w:pPr>
    </w:p>
    <w:p w14:paraId="17CDAFB9" w14:textId="0D58630F" w:rsidR="0062740A" w:rsidRDefault="00000000" w:rsidP="00ED5B88">
      <w:pPr>
        <w:rPr>
          <w:rFonts w:eastAsia="Calibri" w:cs="Calibri"/>
        </w:rPr>
      </w:pPr>
      <w:r w:rsidRPr="3F874690">
        <w:rPr>
          <w:rFonts w:eastAsia="Calibri" w:cs="Calibri"/>
        </w:rPr>
        <w:t xml:space="preserve">En gjør samtidig oppmerksom på at iverksetting av tiltak før klagefristens utløp vil være for tiltakshavers egen risiko. </w:t>
      </w:r>
    </w:p>
    <w:p w14:paraId="7219A1CE" w14:textId="77777777" w:rsidR="0062740A" w:rsidRDefault="0062740A" w:rsidP="00ED5B88">
      <w:pPr>
        <w:rPr>
          <w:rFonts w:eastAsia="Calibri" w:cs="Calibri"/>
        </w:rPr>
      </w:pPr>
    </w:p>
    <w:p w14:paraId="5C6151B2" w14:textId="3307449B" w:rsidR="0062740A" w:rsidRDefault="00000000" w:rsidP="00ED5B88">
      <w:pPr>
        <w:rPr>
          <w:rFonts w:eastAsia="Calibri" w:cs="Calibri"/>
          <w:strike/>
        </w:rPr>
      </w:pPr>
      <w:r w:rsidRPr="009A481C">
        <w:rPr>
          <w:rFonts w:eastAsia="Calibri" w:cs="Calibri"/>
        </w:rPr>
        <w:t xml:space="preserve">Kopi av tillatelse sendes </w:t>
      </w:r>
      <w:r w:rsidR="009A481C" w:rsidRPr="009A481C">
        <w:rPr>
          <w:rFonts w:eastAsia="Calibri" w:cs="Calibri"/>
        </w:rPr>
        <w:t>Gullbekken borettslag</w:t>
      </w:r>
      <w:r w:rsidRPr="009A481C">
        <w:rPr>
          <w:rFonts w:eastAsia="Calibri" w:cs="Calibri"/>
        </w:rPr>
        <w:t xml:space="preserve"> da de har kommet med merknader.</w:t>
      </w:r>
      <w:r w:rsidRPr="3F874690">
        <w:rPr>
          <w:rFonts w:eastAsia="Calibri" w:cs="Calibri"/>
        </w:rPr>
        <w:t xml:space="preserve"> </w:t>
      </w:r>
    </w:p>
    <w:p w14:paraId="5E51CA4D" w14:textId="77777777" w:rsidR="0062740A" w:rsidRDefault="0062740A" w:rsidP="005641F0">
      <w:pPr>
        <w:rPr>
          <w:rFonts w:cs="Arial"/>
        </w:rPr>
      </w:pPr>
    </w:p>
    <w:p w14:paraId="4A4C65EF" w14:textId="77777777" w:rsidR="0062740A" w:rsidRPr="00F60CC9" w:rsidRDefault="00000000" w:rsidP="00D83215">
      <w:pPr>
        <w:rPr>
          <w:rFonts w:cs="Arial"/>
          <w:b/>
        </w:rPr>
      </w:pPr>
      <w:r w:rsidRPr="00F60CC9">
        <w:rPr>
          <w:rFonts w:cs="Arial"/>
          <w:b/>
        </w:rPr>
        <w:t>Har du spørsmål?</w:t>
      </w:r>
    </w:p>
    <w:p w14:paraId="6FEF5BBC" w14:textId="6EC2BC27" w:rsidR="0062740A" w:rsidRPr="006B7420" w:rsidRDefault="00000000" w:rsidP="00D83215">
      <w:pPr>
        <w:rPr>
          <w:rFonts w:cs="Arial"/>
        </w:rPr>
      </w:pPr>
      <w:r w:rsidRPr="00DA3200">
        <w:rPr>
          <w:rFonts w:cs="Arial"/>
        </w:rPr>
        <w:t>Ta kontakt om d</w:t>
      </w:r>
      <w:r>
        <w:rPr>
          <w:rFonts w:cs="Arial"/>
        </w:rPr>
        <w:t>u</w:t>
      </w:r>
      <w:r w:rsidRPr="00DA3200">
        <w:rPr>
          <w:rFonts w:cs="Arial"/>
        </w:rPr>
        <w:t xml:space="preserve"> har spørsmål i saken.</w:t>
      </w:r>
      <w:r>
        <w:rPr>
          <w:rFonts w:cs="Arial"/>
        </w:rPr>
        <w:t xml:space="preserve"> </w:t>
      </w:r>
      <w:r w:rsidR="00187CDC">
        <w:rPr>
          <w:rFonts w:cs="Arial"/>
          <w:bCs/>
        </w:rPr>
        <w:t>V</w:t>
      </w:r>
      <w:r w:rsidRPr="00C94476">
        <w:rPr>
          <w:rFonts w:cs="Arial"/>
          <w:bCs/>
        </w:rPr>
        <w:t xml:space="preserve">i </w:t>
      </w:r>
      <w:r w:rsidR="00187CDC">
        <w:rPr>
          <w:rFonts w:cs="Arial"/>
          <w:bCs/>
        </w:rPr>
        <w:t xml:space="preserve">ber </w:t>
      </w:r>
      <w:r w:rsidRPr="00C94476">
        <w:rPr>
          <w:rFonts w:cs="Arial"/>
          <w:bCs/>
        </w:rPr>
        <w:t>de</w:t>
      </w:r>
      <w:r>
        <w:rPr>
          <w:rFonts w:cs="Arial"/>
          <w:bCs/>
        </w:rPr>
        <w:t>g</w:t>
      </w:r>
      <w:r w:rsidRPr="00C94476">
        <w:rPr>
          <w:rFonts w:cs="Arial"/>
          <w:bCs/>
        </w:rPr>
        <w:t xml:space="preserve"> om å oppgi saksnummer </w:t>
      </w:r>
      <w:sdt>
        <w:sdtPr>
          <w:rPr>
            <w:b/>
            <w:bCs/>
            <w:noProof/>
          </w:rPr>
          <w:alias w:val="Sas_ArkivSakID"/>
          <w:tag w:val="Sas_ArkivSakID"/>
          <w:id w:val="-187917934"/>
          <w:dataBinding w:xpath="/document/body/Sas_ArkivSakID" w:storeItemID="{78A4DA1A-24F0-466D-A1A0-B0B34CB23C62}"/>
          <w:text/>
        </w:sdtPr>
        <w:sdtContent>
          <w:bookmarkStart w:id="27" w:name="Sas_ArkivSakID____1"/>
          <w:r w:rsidRPr="00C94476">
            <w:rPr>
              <w:b/>
              <w:bCs/>
              <w:noProof/>
            </w:rPr>
            <w:t>26/2366</w:t>
          </w:r>
        </w:sdtContent>
      </w:sdt>
      <w:bookmarkEnd w:id="27"/>
      <w:r w:rsidRPr="00C94476">
        <w:rPr>
          <w:rFonts w:cs="Arial"/>
          <w:bCs/>
        </w:rPr>
        <w:t xml:space="preserve"> i all skriftlig korrespondanse.</w:t>
      </w:r>
    </w:p>
    <w:p w14:paraId="71F8398C" w14:textId="77777777" w:rsidR="0062740A" w:rsidRDefault="0062740A" w:rsidP="005641F0">
      <w:pPr>
        <w:rPr>
          <w:rFonts w:cs="Arial"/>
        </w:rPr>
      </w:pPr>
    </w:p>
    <w:p w14:paraId="37767618" w14:textId="77777777" w:rsidR="004E405F" w:rsidRPr="00E833B8" w:rsidRDefault="004E405F"/>
    <w:p w14:paraId="5A415460" w14:textId="77777777" w:rsidR="00736BD5" w:rsidRDefault="00736BD5" w:rsidP="008A6E57">
      <w:pPr>
        <w:rPr>
          <w:b/>
        </w:rPr>
      </w:pPr>
    </w:p>
    <w:p w14:paraId="6665B4C9" w14:textId="77777777" w:rsidR="00297464" w:rsidRPr="00E833B8" w:rsidRDefault="00297464" w:rsidP="0029746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97464" w14:paraId="2EF3C5AC" w14:textId="77777777" w:rsidTr="00A55975">
        <w:tc>
          <w:tcPr>
            <w:tcW w:w="4606" w:type="dxa"/>
          </w:tcPr>
          <w:p w14:paraId="66D55F8E" w14:textId="77777777" w:rsidR="00297464" w:rsidRDefault="00297464" w:rsidP="00A55975">
            <w:pPr>
              <w:keepNext/>
            </w:pPr>
            <w:r>
              <w:t>Med hilsen</w:t>
            </w:r>
          </w:p>
        </w:tc>
        <w:tc>
          <w:tcPr>
            <w:tcW w:w="4606" w:type="dxa"/>
          </w:tcPr>
          <w:p w14:paraId="22BFB0F1" w14:textId="77777777" w:rsidR="00297464" w:rsidRDefault="00297464" w:rsidP="00A55975">
            <w:pPr>
              <w:keepNext/>
            </w:pPr>
          </w:p>
        </w:tc>
      </w:tr>
      <w:tr w:rsidR="00297464" w14:paraId="594D00AF" w14:textId="77777777" w:rsidTr="00A55975">
        <w:tc>
          <w:tcPr>
            <w:tcW w:w="4606" w:type="dxa"/>
          </w:tcPr>
          <w:p w14:paraId="58F33332" w14:textId="77777777" w:rsidR="00297464" w:rsidRDefault="00297464" w:rsidP="00A55975">
            <w:pPr>
              <w:keepNext/>
            </w:pPr>
          </w:p>
          <w:p w14:paraId="04FFEB98" w14:textId="77777777" w:rsidR="00297464" w:rsidRDefault="00297464" w:rsidP="00A55975">
            <w:pPr>
              <w:keepNext/>
            </w:pPr>
          </w:p>
          <w:p w14:paraId="68FDE54E" w14:textId="77777777" w:rsidR="00297464" w:rsidRDefault="00297464" w:rsidP="00A55975">
            <w:pPr>
              <w:keepNext/>
            </w:pPr>
          </w:p>
        </w:tc>
        <w:tc>
          <w:tcPr>
            <w:tcW w:w="4606" w:type="dxa"/>
          </w:tcPr>
          <w:p w14:paraId="6F52DF4A" w14:textId="77777777" w:rsidR="00297464" w:rsidRDefault="00297464" w:rsidP="00A55975">
            <w:pPr>
              <w:keepNext/>
            </w:pPr>
          </w:p>
        </w:tc>
      </w:tr>
      <w:tr w:rsidR="007E4B28" w14:paraId="705CF332" w14:textId="77777777" w:rsidTr="00DD0E6C">
        <w:trPr/>
        <w:sdt>
          <w:sdtPr>
            <w:rPr/>
            <w:alias w:val="nflSig_navn"/>
            <w:tag w:val="nflSig_navn"/>
            <w:id w:val="-836773873"/>
            <w:dataBinding w:xpath="/document/body/nflSig_navn" w:storeItemID="{78A4DA1A-24F0-466D-A1A0-B0B34CB23C62}"/>
            <w:text/>
          </w:sdtPr>
          <w:sdtContent>
            <w:bookmarkStart w:id="28" w:name="nflSig_navn" w:displacedByCustomXml="prev"/>
            <w:tc>
              <w:tcPr>
                <w:tcW w:w="4606" w:type="dxa"/>
              </w:tcPr>
              <w:p w14:paraId="182D48C8" w14:textId="481E7F45" w:rsidR="007E4B28" w:rsidRDefault="006D4AD0" w:rsidP="00DD0E6C">
                <w:pPr>
                  <w:keepNext/>
                  <w:rPr/>
                </w:pPr>
                <w:r>
                  <w:rPr/>
                  <w:t xml:space="preserve">Eystein Wilhelm Ruyter</w:t>
                </w:r>
              </w:p>
            </w:tc>
          </w:sdtContent>
        </w:sdt>
        <w:bookmarkEnd w:id="28" w:displacedByCustomXml="next"/>
        <w:sdt>
          <w:sdtPr>
            <w:rPr/>
            <w:alias w:val="nflPar_navn"/>
            <w:tag w:val="nflPar_navn"/>
            <w:id w:val="499784535"/>
            <w:dataBinding w:xpath="/document/body/nflPar_navn" w:storeItemID="{78A4DA1A-24F0-466D-A1A0-B0B34CB23C62}"/>
            <w:text/>
          </w:sdtPr>
          <w:sdtContent>
            <w:bookmarkStart w:id="29" w:name="nflPar_navn" w:displacedByCustomXml="prev"/>
            <w:tc>
              <w:tcPr>
                <w:tcW w:w="4606" w:type="dxa"/>
              </w:tcPr>
              <w:p w14:paraId="1C4DD123" w14:textId="57E38520" w:rsidR="007E4B28" w:rsidRDefault="006D4AD0" w:rsidP="00DD0E6C">
                <w:pPr>
                  <w:keepNext/>
                  <w:rPr/>
                </w:pPr>
                <w:r>
                  <w:rPr/>
                  <w:t xml:space="preserve">Tor Arnstein Andersen</w:t>
                </w:r>
              </w:p>
            </w:tc>
          </w:sdtContent>
        </w:sdt>
        <w:bookmarkEnd w:id="29"/>
      </w:tr>
      <w:tr w:rsidR="007E4B28" w14:paraId="48596591" w14:textId="77777777" w:rsidTr="00DD0E6C">
        <w:trPr/>
        <w:sdt>
          <w:sdtPr>
            <w:rPr/>
            <w:alias w:val="nflSig_tittel"/>
            <w:tag w:val="nflSig_tittel"/>
            <w:id w:val="492530801"/>
            <w:dataBinding w:xpath="/document/body/nflSig_tittel" w:storeItemID="{78A4DA1A-24F0-466D-A1A0-B0B34CB23C62}"/>
            <w:text/>
          </w:sdtPr>
          <w:sdtContent>
            <w:bookmarkStart w:id="30" w:name="nflSig_tittel" w:displacedByCustomXml="prev"/>
            <w:tc>
              <w:tcPr>
                <w:tcW w:w="4606" w:type="dxa"/>
              </w:tcPr>
              <w:p w14:paraId="38EAA9F2" w14:textId="738AE85F" w:rsidR="007E4B28" w:rsidRDefault="006D4AD0" w:rsidP="00DD0E6C">
                <w:pPr>
                  <w:keepNext/>
                  <w:rPr/>
                </w:pPr>
                <w:r>
                  <w:rPr/>
                  <w:t xml:space="preserve">fagansvarlig byggesak og geodata</w:t>
                </w:r>
              </w:p>
            </w:tc>
          </w:sdtContent>
        </w:sdt>
        <w:bookmarkEnd w:id="30" w:displacedByCustomXml="next"/>
        <w:sdt>
          <w:sdtPr>
            <w:rPr/>
            <w:alias w:val="nflPar_tittel"/>
            <w:tag w:val="nflPar_tittel"/>
            <w:id w:val="-2001725926"/>
            <w:dataBinding w:xpath="/document/body/nflPar_tittel" w:storeItemID="{78A4DA1A-24F0-466D-A1A0-B0B34CB23C62}"/>
            <w:text/>
          </w:sdtPr>
          <w:sdtContent>
            <w:bookmarkStart w:id="31" w:name="nflPar_tittel" w:displacedByCustomXml="prev"/>
            <w:tc>
              <w:tcPr>
                <w:tcW w:w="4606" w:type="dxa"/>
              </w:tcPr>
              <w:p w14:paraId="1D86683B" w14:textId="7FA9D9B5" w:rsidR="007E4B28" w:rsidRDefault="006D4AD0" w:rsidP="00DD0E6C">
                <w:pPr>
                  <w:keepNext/>
                  <w:rPr/>
                </w:pPr>
                <w:r>
                  <w:rPr/>
                  <w:t xml:space="preserve">rådgiver</w:t>
                </w:r>
              </w:p>
            </w:tc>
          </w:sdtContent>
        </w:sdt>
        <w:bookmarkEnd w:id="31"/>
      </w:tr>
    </w:tbl>
    <w:p w14:paraId="53C82652" w14:textId="77777777" w:rsidR="004D3011" w:rsidRPr="00E833B8" w:rsidRDefault="004D3011" w:rsidP="004D3011">
      <w:pPr>
        <w:keepNext/>
      </w:pPr>
    </w:p>
    <w:p w14:paraId="4073064F" w14:textId="77777777" w:rsidR="004D3011" w:rsidRPr="00E833B8" w:rsidRDefault="004D3011" w:rsidP="004D3011">
      <w:pPr>
        <w:keepNext/>
        <w:rPr>
          <w:i/>
          <w:sz w:val="18"/>
        </w:rPr>
      </w:pPr>
      <w:r w:rsidRPr="00E833B8">
        <w:rPr>
          <w:i/>
          <w:sz w:val="18"/>
        </w:rPr>
        <w:t>Dokumentet er elektronisk godkjent og har derfor ingen signatur</w:t>
      </w:r>
    </w:p>
    <w:p w14:paraId="444C8389" w14:textId="77777777" w:rsidR="009D7AC5" w:rsidRPr="00E833B8" w:rsidRDefault="009D7AC5"/>
    <w:p w14:paraId="465EFEC1" w14:textId="77777777" w:rsidR="00C0392A" w:rsidRPr="00E833B8" w:rsidRDefault="00C0392A" w:rsidP="001A2814"/>
    <w:p w14:paraId="34EC3C05" w14:textId="77777777" w:rsidR="00B46887" w:rsidRDefault="00B46887" w:rsidP="001A2814"/>
    <w:tbl>
      <w:tblPr>
        <w:tblW w:w="0" w:type="auto"/>
        <w:tblInd w:w="108" w:type="dxa"/>
        <w:tblLayout w:type="fixed"/>
        <w:tblLook w:val="0000" w:firstRow="0" w:lastRow="0" w:firstColumn="0" w:lastColumn="0" w:noHBand="0" w:noVBand="0"/>
      </w:tblPr>
      <w:tblGrid>
        <w:gridCol w:w="9356"/>
      </w:tblGrid>
      <w:tr w:rsidR="004E405F" w:rsidRPr="004E405F" w14:paraId="72515197" w14:textId="77777777">
        <w:trPr>
          <w:tblHeader/>
        </w:trPr>
        <w:tc>
          <w:tcPr>
            <w:tcW w:w="9356" w:type="dxa"/>
            <w:tcBorders>
              <w:top w:val="nil"/>
              <w:left w:val="nil"/>
              <w:bottom w:val="nil"/>
              <w:right w:val="nil"/>
            </w:tcBorders>
          </w:tcPr>
          <w:p w14:paraId="6AF273CC" w14:textId="77777777"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Calibri"/>
                <w:b/>
                <w:bCs/>
                <w:lang w:eastAsia="nb-NO"/>
              </w:rPr>
            </w:pPr>
            <w:r w:rsidRPr="004E405F">
              <w:rPr>
                <w:rFonts w:cs="Calibri"/>
                <w:b/>
                <w:bCs/>
                <w:lang w:eastAsia="nb-NO"/>
              </w:rPr>
              <w:t>Vedlegg</w:t>
            </w:r>
          </w:p>
        </w:tc>
      </w:tr>
      <w:tr w:rsidR="004E405F" w:rsidRPr="004E405F" w14:paraId="7AFF2205" w14:textId="77777777">
        <w:trPr/>
        <w:sdt>
          <w:sdtPr>
            <w:alias w:val="TblVedlegg__ndb_Tittel___1___1"/>
            <w:tag w:val="TblVedlegg__ndb_Tittel___1___1"/>
            <w:id w:val="23492576"/>
            <w:dataBinding w:xpath="/document/body/TblVedlegg/table/row[1]/cell[1]" w:storeItemID="{78A4DA1A-24F0-466D-A1A0-B0B34CB23C62}"/>
            <w:text/>
            <w:rPr/>
          </w:sdtPr>
          <w:sdtContent>
            <w:bookmarkStart w:id="23492576" w:name="TblVedlegg__ndb_Tittel___1___1" w:displacedByCustomXml="prev"/>
            <w:tc>
              <w:tcPr>
                <w:tcW w:w="9356" w:type="dxa"/>
                <w:tcBorders>
                  <w:top w:val="nil"/>
                  <w:left w:val="nil"/>
                  <w:bottom w:val="nil"/>
                  <w:right w:val="nil"/>
                </w:tcBorders>
              </w:tcPr>
              <w:p w14:paraId="34B4110E" w14:textId="3BA9E9BA"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2_KART_Situasjonsplan_D1-SITUASJONSKART</w:t>
                </w:r>
              </w:p>
            </w:tc>
          </w:sdtContent>
        </w:sdt>
        <w:bookmarkEnd w:id="23492576"/>
      </w:tr>
      <w:tr w:rsidR="004E405F" w:rsidRPr="004E405F" w14:paraId="4AA141A9" w14:textId="77777777">
        <w:trPr/>
        <w:sdt>
          <w:sdtPr>
            <w:alias w:val="TblVedlegg__ndb_Tittel___2___1"/>
            <w:tag w:val="TblVedlegg__ndb_Tittel___2___1"/>
            <w:id w:val="38982072"/>
            <w:dataBinding w:xpath="/document/body/TblVedlegg/table/row[2]/cell[1]" w:storeItemID="{78A4DA1A-24F0-466D-A1A0-B0B34CB23C62}"/>
            <w:text/>
            <w:rPr/>
          </w:sdtPr>
          <w:sdtContent>
            <w:bookmarkStart w:id="38982072" w:name="TblVedlegg__ndb_Tittel___2___1" w:displacedByCustomXml="prev"/>
            <w:tc>
              <w:tcPr>
                <w:tcW w:w="9356" w:type="dxa"/>
                <w:tcBorders>
                  <w:top w:val="nil"/>
                  <w:left w:val="nil"/>
                  <w:bottom w:val="nil"/>
                  <w:right w:val="nil"/>
                </w:tcBorders>
              </w:tcPr>
              <w:p w14:paraId="71043CE6"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6_TEGN_TegningNyFasade_E5-FASADER</w:t>
                </w:r>
              </w:p>
            </w:tc>
          </w:sdtContent>
        </w:sdt>
        <w:bookmarkEnd w:id="38982072"/>
      </w:tr>
      <w:tr w:rsidR="004E405F" w:rsidRPr="004E405F" w14:paraId="45864520" w14:textId="77777777">
        <w:trPr/>
        <w:sdt>
          <w:sdtPr>
            <w:alias w:val="TblVedlegg__ndb_Tittel___3___1"/>
            <w:tag w:val="TblVedlegg__ndb_Tittel___3___1"/>
            <w:id w:val="66257366"/>
            <w:dataBinding w:xpath="/document/body/TblVedlegg/table/row[3]/cell[1]" w:storeItemID="{78A4DA1A-24F0-466D-A1A0-B0B34CB23C62}"/>
            <w:text/>
            <w:rPr/>
          </w:sdtPr>
          <w:sdtContent>
            <w:bookmarkStart w:id="66257366" w:name="TblVedlegg__ndb_Tittel___3___1" w:displacedByCustomXml="prev"/>
            <w:tc>
              <w:tcPr>
                <w:tcW w:w="9356" w:type="dxa"/>
                <w:tcBorders>
                  <w:top w:val="nil"/>
                  <w:left w:val="nil"/>
                  <w:bottom w:val="nil"/>
                  <w:right w:val="nil"/>
                </w:tcBorders>
              </w:tcPr>
              <w:p w14:paraId="2760BED9"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7_TEGN_TegningNyFasade_E6-PERSPEKTIVER</w:t>
                </w:r>
              </w:p>
            </w:tc>
          </w:sdtContent>
        </w:sdt>
        <w:bookmarkEnd w:id="66257366"/>
      </w:tr>
      <w:tr w:rsidR="004E405F" w:rsidRPr="004E405F" w14:paraId="43346FF4" w14:textId="77777777">
        <w:trPr/>
        <w:sdt>
          <w:sdtPr>
            <w:alias w:val="TblVedlegg__ndb_Tittel___4___1"/>
            <w:tag w:val="TblVedlegg__ndb_Tittel___4___1"/>
            <w:id w:val="90327009"/>
            <w:dataBinding w:xpath="/document/body/TblVedlegg/table/row[4]/cell[1]" w:storeItemID="{78A4DA1A-24F0-466D-A1A0-B0B34CB23C62}"/>
            <w:text/>
            <w:rPr/>
          </w:sdtPr>
          <w:sdtContent>
            <w:bookmarkStart w:id="90327009" w:name="TblVedlegg__ndb_Tittel___4___1" w:displacedByCustomXml="prev"/>
            <w:tc>
              <w:tcPr>
                <w:tcW w:w="9356" w:type="dxa"/>
                <w:tcBorders>
                  <w:top w:val="nil"/>
                  <w:left w:val="nil"/>
                  <w:bottom w:val="nil"/>
                  <w:right w:val="nil"/>
                </w:tcBorders>
              </w:tcPr>
              <w:p w14:paraId="4B16C29A"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8_TEGN_TegningNyPlan_E1-SITUASJONSPLAN</w:t>
                </w:r>
              </w:p>
            </w:tc>
          </w:sdtContent>
        </w:sdt>
        <w:bookmarkEnd w:id="90327009"/>
      </w:tr>
      <w:tr w:rsidR="004E405F" w:rsidRPr="004E405F" w14:paraId="1A8B84C6" w14:textId="77777777">
        <w:trPr/>
        <w:sdt>
          <w:sdtPr>
            <w:alias w:val="TblVedlegg__ndb_Tittel___5___1"/>
            <w:tag w:val="TblVedlegg__ndb_Tittel___5___1"/>
            <w:id w:val="158235036"/>
            <w:dataBinding w:xpath="/document/body/TblVedlegg/table/row[5]/cell[1]" w:storeItemID="{78A4DA1A-24F0-466D-A1A0-B0B34CB23C62}"/>
            <w:text/>
            <w:rPr/>
          </w:sdtPr>
          <w:sdtContent>
            <w:bookmarkStart w:id="158235036" w:name="TblVedlegg__ndb_Tittel___5___1" w:displacedByCustomXml="prev"/>
            <w:tc>
              <w:tcPr>
                <w:tcW w:w="9356" w:type="dxa"/>
                <w:tcBorders>
                  <w:top w:val="nil"/>
                  <w:left w:val="nil"/>
                  <w:bottom w:val="nil"/>
                  <w:right w:val="nil"/>
                </w:tcBorders>
              </w:tcPr>
              <w:p w14:paraId="4DB7AD98"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9_TEGN_TegningNyPlan_E2-PLAN 01</w:t>
                </w:r>
              </w:p>
            </w:tc>
          </w:sdtContent>
        </w:sdt>
        <w:bookmarkEnd w:id="158235036"/>
      </w:tr>
      <w:tr w:rsidR="004E405F" w:rsidRPr="004E405F" w14:paraId="1BFA9C05" w14:textId="77777777">
        <w:trPr/>
        <w:sdt>
          <w:sdtPr>
            <w:alias w:val="TblVedlegg__ndb_Tittel___6___1"/>
            <w:tag w:val="TblVedlegg__ndb_Tittel___6___1"/>
            <w:id w:val="150334465"/>
            <w:dataBinding w:xpath="/document/body/TblVedlegg/table/row[6]/cell[1]" w:storeItemID="{78A4DA1A-24F0-466D-A1A0-B0B34CB23C62}"/>
            <w:text/>
            <w:rPr/>
          </w:sdtPr>
          <w:sdtContent>
            <w:bookmarkStart w:id="150334465" w:name="TblVedlegg__ndb_Tittel___6___1" w:displacedByCustomXml="prev"/>
            <w:tc>
              <w:tcPr>
                <w:tcW w:w="9356" w:type="dxa"/>
                <w:tcBorders>
                  <w:top w:val="nil"/>
                  <w:left w:val="nil"/>
                  <w:bottom w:val="nil"/>
                  <w:right w:val="nil"/>
                </w:tcBorders>
              </w:tcPr>
              <w:p w14:paraId="757170A0"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10_TEGN_TegningNyPlan_E3-PLAN 02</w:t>
                </w:r>
              </w:p>
            </w:tc>
          </w:sdtContent>
        </w:sdt>
        <w:bookmarkEnd w:id="150334465"/>
      </w:tr>
      <w:tr w:rsidR="004E405F" w:rsidRPr="004E405F" w14:paraId="4F874BB6" w14:textId="77777777">
        <w:trPr/>
        <w:sdt>
          <w:sdtPr>
            <w:alias w:val="TblVedlegg__ndb_Tittel___7___1"/>
            <w:tag w:val="TblVedlegg__ndb_Tittel___7___1"/>
            <w:id w:val="233512260"/>
            <w:dataBinding w:xpath="/document/body/TblVedlegg/table/row[7]/cell[1]" w:storeItemID="{78A4DA1A-24F0-466D-A1A0-B0B34CB23C62}"/>
            <w:text/>
            <w:rPr/>
          </w:sdtPr>
          <w:sdtContent>
            <w:bookmarkStart w:id="233512260" w:name="TblVedlegg__ndb_Tittel___7___1" w:displacedByCustomXml="prev"/>
            <w:tc>
              <w:tcPr>
                <w:tcW w:w="9356" w:type="dxa"/>
                <w:tcBorders>
                  <w:top w:val="nil"/>
                  <w:left w:val="nil"/>
                  <w:bottom w:val="nil"/>
                  <w:right w:val="nil"/>
                </w:tcBorders>
              </w:tcPr>
              <w:p w14:paraId="784022E3" w14:textId="77777777" w:rsidR="004E405F" w:rsidRPr="004E405F" w:rsidRDefault="00382586"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r>
                  <w:rPr/>
                  <w:t>11_TEGN_TegningNyttSnitt_E4-SNITT</w:t>
                </w:r>
              </w:p>
            </w:tc>
          </w:sdtContent>
        </w:sdt>
        <w:bookmarkEnd w:id="233512260"/>
      </w:tr>
    </w:tbl>
    <w:p w14:paraId="28C91526" w14:textId="77777777"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bl>
      <w:tblPr>
        <w:tblW w:w="9356" w:type="dxa"/>
        <w:tblInd w:w="70" w:type="dxa"/>
        <w:tblLayout w:type="fixed"/>
        <w:tblCellMar>
          <w:left w:w="70" w:type="dxa"/>
          <w:right w:w="70" w:type="dxa"/>
        </w:tblCellMar>
        <w:tblLook w:val="0000" w:firstRow="0" w:lastRow="0" w:firstColumn="0" w:lastColumn="0" w:noHBand="0" w:noVBand="0"/>
      </w:tblPr>
      <w:tblGrid>
        <w:gridCol w:w="2977"/>
        <w:gridCol w:w="18"/>
        <w:gridCol w:w="2959"/>
        <w:gridCol w:w="25"/>
        <w:gridCol w:w="1100"/>
        <w:gridCol w:w="9"/>
        <w:gridCol w:w="2234"/>
        <w:gridCol w:w="34"/>
      </w:tblGrid>
      <w:tr w:rsidR="004E405F" w:rsidRPr="004E405F" w14:paraId="56CF88A6" w14:textId="77777777" w:rsidTr="005B688A">
        <w:trPr>
          <w:tblHeader/>
          <w:hidden/>
        </w:trPr>
        <w:tc>
          <w:tcPr>
            <w:tcW w:w="9356" w:type="dxa"/>
            <w:gridSpan w:val="8"/>
            <w:tcBorders>
              <w:top w:val="nil"/>
              <w:left w:val="nil"/>
              <w:bottom w:val="nil"/>
              <w:right w:val="nil"/>
            </w:tcBorders>
          </w:tcPr>
          <w:tbl>
            <w:tblPr>
              <w:tblW w:w="9356" w:type="dxa"/>
              <w:tblLayout w:type="fixed"/>
              <w:tblCellMar>
                <w:left w:w="70" w:type="dxa"/>
                <w:right w:w="70" w:type="dxa"/>
              </w:tblCellMar>
              <w:tblLook w:val="04A0" w:firstRow="1" w:lastRow="0" w:firstColumn="1" w:lastColumn="0" w:noHBand="0" w:noVBand="1"/>
            </w:tblPr>
            <w:tblGrid>
              <w:gridCol w:w="2977"/>
              <w:gridCol w:w="2977"/>
              <w:gridCol w:w="1134"/>
              <w:gridCol w:w="2268"/>
            </w:tblGrid>
            <w:tr w:rsidR="005B688A" w:rsidRPr="00E833B8" w14:paraId="5720B393" w14:textId="77777777" w:rsidTr="003F18A0">
              <w:trPr>
                <w:tblHeader/>
                <w:hidden/>
              </w:trPr>
              <w:tc>
                <w:tcPr>
                  <w:tcW w:w="9356" w:type="dxa"/>
                  <w:gridSpan w:val="4"/>
                </w:tcPr>
                <w:p w14:paraId="7DF5BB55" w14:textId="77777777" w:rsidR="005B688A" w:rsidRPr="00E833B8" w:rsidRDefault="005B688A" w:rsidP="005B688A">
                  <w:pPr>
                    <w:rPr>
                      <w:b/>
                      <w:vanish/>
                    </w:rPr>
                  </w:pPr>
                  <w:r w:rsidRPr="00E833B8">
                    <w:rPr>
                      <w:b/>
                      <w:vanish/>
                    </w:rPr>
                    <w:t>Mottakere</w:t>
                  </w:r>
                </w:p>
              </w:tc>
            </w:tr>
            <w:tr w:rsidR="005B688A" w:rsidRPr="00E833B8" w14:paraId="1ED3AA76" w14:textId="77777777" w:rsidTr="003F18A0">
              <w:trPr>
                <w:hidden/>
              </w:trPr>
              <w:tc>
                <w:tcPr>
                  <w:tcW w:w="2977" w:type="dxa"/>
                </w:tcPr>
                <w:p w14:paraId="1C95E672" w14:textId="09D48C5D" w:rsidR="005B688A" w:rsidRPr="00E833B8" w:rsidRDefault="00000000" w:rsidP="005B688A">
                  <w:pPr>
                    <w:rPr>
                      <w:vanish/>
                    </w:rPr>
                  </w:pPr>
                  <w:sdt>
                    <w:sdtPr>
                      <w:rPr>
                        <w:vanish/>
                      </w:rPr>
                      <w:alias w:val="Sdm_TblAvsmot__Sdm_Amnavn___1___1"/>
                      <w:tag w:val="Sdm_TblAvsmot__Sdm_Amnavn___1___1"/>
                      <w:id w:val="23315080"/>
                      <w:dataBinding w:xpath="/document/body/Sdm_TblAvsmot/table/row[1]/cell[1]" w:storeItemID="{78A4DA1A-24F0-466D-A1A0-B0B34CB23C62}"/>
                      <w:text/>
                    </w:sdtPr>
                    <w:sdtContent>
                      <w:bookmarkStart w:id="23315080" w:name="Sdm_TblAvsmot__Sdm_Amnavn___1___1"/>
                      <w:r w:rsidR="006D4AD0">
                        <w:rPr>
                          <w:vanish/>
                        </w:rPr>
                        <w:t xml:space="preserve"> </w:t>
                      </w:r>
                    </w:sdtContent>
                  </w:sdt>
                  <w:bookmarkEnd w:id="23315080"/>
                </w:p>
              </w:tc>
              <w:tc>
                <w:tcPr>
                  <w:tcW w:w="2977" w:type="dxa"/>
                </w:tcPr>
                <w:p w14:paraId="3DB6674D" w14:textId="16566023" w:rsidR="005B688A" w:rsidRPr="00E833B8" w:rsidRDefault="00000000" w:rsidP="005B688A">
                  <w:pPr>
                    <w:rPr>
                      <w:vanish/>
                    </w:rPr>
                  </w:pPr>
                  <w:sdt>
                    <w:sdtPr>
                      <w:rPr>
                        <w:vanish/>
                      </w:rPr>
                      <w:alias w:val="Sdm_TblAvsmot__Sdm_Amadr___1___2"/>
                      <w:tag w:val="Sdm_TblAvsmot__Sdm_Amadr___1___2"/>
                      <w:id w:val="34745887"/>
                      <w:dataBinding w:xpath="/document/body/Sdm_TblAvsmot/table/row[1]/cell[2]" w:storeItemID="{78A4DA1A-24F0-466D-A1A0-B0B34CB23C62}"/>
                      <w:text/>
                    </w:sdtPr>
                    <w:sdtContent>
                      <w:bookmarkStart w:id="34745887" w:name="Sdm_TblAvsmot__Sdm_Amadr___1___2"/>
                      <w:r w:rsidR="006D4AD0">
                        <w:rPr>
                          <w:vanish/>
                        </w:rPr>
                        <w:t xml:space="preserve"> </w:t>
                      </w:r>
                    </w:sdtContent>
                  </w:sdt>
                  <w:bookmarkEnd w:id="34745887"/>
                </w:p>
              </w:tc>
              <w:tc>
                <w:tcPr>
                  <w:tcW w:w="1134" w:type="dxa"/>
                </w:tcPr>
                <w:p w14:paraId="19A5BE2E" w14:textId="707BBD2F" w:rsidR="005B688A" w:rsidRPr="00E833B8" w:rsidRDefault="00000000" w:rsidP="005B688A">
                  <w:pPr>
                    <w:rPr>
                      <w:vanish/>
                    </w:rPr>
                  </w:pPr>
                  <w:sdt>
                    <w:sdtPr>
                      <w:rPr>
                        <w:vanish/>
                      </w:rPr>
                      <w:alias w:val="Sdm_TblAvsmot__Sdm_AMpostnr___1___3"/>
                      <w:tag w:val="Sdm_TblAvsmot__Sdm_AMpostnr___1___3"/>
                      <w:id w:val="105180054"/>
                      <w:dataBinding w:xpath="/document/body/Sdm_TblAvsmot/table/row[1]/cell[3]" w:storeItemID="{78A4DA1A-24F0-466D-A1A0-B0B34CB23C62}"/>
                      <w:text/>
                    </w:sdtPr>
                    <w:sdtContent>
                      <w:bookmarkStart w:id="105180054" w:name="Sdm_TblAvsmot__Sdm_AMpostnr___1___3"/>
                      <w:r w:rsidR="006D4AD0">
                        <w:rPr>
                          <w:vanish/>
                        </w:rPr>
                        <w:t xml:space="preserve"> </w:t>
                      </w:r>
                    </w:sdtContent>
                  </w:sdt>
                  <w:bookmarkEnd w:id="105180054"/>
                </w:p>
              </w:tc>
              <w:tc>
                <w:tcPr>
                  <w:tcW w:w="2268" w:type="dxa"/>
                </w:tcPr>
                <w:p w14:paraId="067DAFF3" w14:textId="7686125E" w:rsidR="005B688A" w:rsidRPr="00E833B8" w:rsidRDefault="00000000" w:rsidP="005B688A">
                  <w:pPr>
                    <w:rPr>
                      <w:vanish/>
                    </w:rPr>
                  </w:pPr>
                  <w:sdt>
                    <w:sdtPr>
                      <w:rPr>
                        <w:vanish/>
                      </w:rPr>
                      <w:alias w:val="Sdm_TblAvsmot__Sdm_AMPoststed___1___4"/>
                      <w:tag w:val="Sdm_TblAvsmot__Sdm_AMPoststed___1___4"/>
                      <w:id w:val="96106461"/>
                      <w:dataBinding w:xpath="/document/body/Sdm_TblAvsmot/table/row[1]/cell[4]" w:storeItemID="{78A4DA1A-24F0-466D-A1A0-B0B34CB23C62}"/>
                      <w:text/>
                    </w:sdtPr>
                    <w:sdtContent>
                      <w:bookmarkStart w:id="96106461" w:name="Sdm_TblAvsmot__Sdm_AMPoststed___1___4"/>
                      <w:r w:rsidR="006D4AD0">
                        <w:rPr>
                          <w:vanish/>
                        </w:rPr>
                        <w:t xml:space="preserve"> </w:t>
                      </w:r>
                    </w:sdtContent>
                  </w:sdt>
                  <w:bookmarkEnd w:id="96106461"/>
                </w:p>
              </w:tc>
            </w:tr>
          </w:tbl>
          <w:p w14:paraId="453D2C0B" w14:textId="0A78D028"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Calibri"/>
                <w:b/>
                <w:bCs/>
                <w:lang w:eastAsia="nb-NO"/>
              </w:rPr>
            </w:pPr>
          </w:p>
        </w:tc>
      </w:tr>
      <w:tr w:rsidR="004E405F" w:rsidRPr="004E405F" w14:paraId="78257345" w14:textId="77777777" w:rsidTr="005B688A">
        <w:tc>
          <w:tcPr>
            <w:tcW w:w="2977" w:type="dxa"/>
            <w:tcBorders>
              <w:top w:val="nil"/>
              <w:left w:val="nil"/>
              <w:bottom w:val="nil"/>
              <w:right w:val="nil"/>
            </w:tcBorders>
          </w:tcPr>
          <w:p w14:paraId="72BA1C4C" w14:textId="466724A5"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2977" w:type="dxa"/>
            <w:gridSpan w:val="2"/>
            <w:tcBorders>
              <w:top w:val="nil"/>
              <w:left w:val="nil"/>
              <w:bottom w:val="nil"/>
              <w:right w:val="nil"/>
            </w:tcBorders>
          </w:tcPr>
          <w:p w14:paraId="68DC8133" w14:textId="0E996915"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1134" w:type="dxa"/>
            <w:gridSpan w:val="3"/>
            <w:tcBorders>
              <w:top w:val="nil"/>
              <w:left w:val="nil"/>
              <w:bottom w:val="nil"/>
              <w:right w:val="nil"/>
            </w:tcBorders>
          </w:tcPr>
          <w:p w14:paraId="6E556973" w14:textId="4BA9A68C"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2268" w:type="dxa"/>
            <w:gridSpan w:val="2"/>
            <w:tcBorders>
              <w:top w:val="nil"/>
              <w:left w:val="nil"/>
              <w:bottom w:val="nil"/>
              <w:right w:val="nil"/>
            </w:tcBorders>
          </w:tcPr>
          <w:p w14:paraId="5DBB5E81" w14:textId="07FB3840"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r>
      <w:tr w:rsidR="004E405F" w:rsidRPr="004E405F" w14:paraId="5B161596" w14:textId="77777777" w:rsidTr="005B688A">
        <w:tblPrEx>
          <w:tblCellMar>
            <w:left w:w="108" w:type="dxa"/>
            <w:right w:w="108" w:type="dxa"/>
          </w:tblCellMar>
        </w:tblPrEx>
        <w:trPr>
          <w:gridAfter w:val="1"/>
          <w:wAfter w:w="34" w:type="dxa"/>
          <w:tblHeader/>
        </w:trPr>
        <w:tc>
          <w:tcPr>
            <w:tcW w:w="9322" w:type="dxa"/>
            <w:gridSpan w:val="7"/>
            <w:tcBorders>
              <w:top w:val="nil"/>
              <w:left w:val="nil"/>
              <w:bottom w:val="nil"/>
              <w:right w:val="nil"/>
            </w:tcBorders>
            <w:vAlign w:val="center"/>
          </w:tcPr>
          <w:tbl>
            <w:tblPr>
              <w:tblpPr w:leftFromText="141" w:rightFromText="141" w:vertAnchor="text" w:horzAnchor="margin" w:tblpX="-34" w:tblpY="94"/>
              <w:tblW w:w="9322" w:type="dxa"/>
              <w:tblLayout w:type="fixed"/>
              <w:tblLook w:val="04A0" w:firstRow="1" w:lastRow="0" w:firstColumn="1" w:lastColumn="0" w:noHBand="0" w:noVBand="1"/>
            </w:tblPr>
            <w:tblGrid>
              <w:gridCol w:w="2995"/>
              <w:gridCol w:w="2984"/>
              <w:gridCol w:w="1100"/>
              <w:gridCol w:w="2243"/>
            </w:tblGrid>
            <w:tr w:rsidR="005B688A" w:rsidRPr="00E833B8" w14:paraId="4E46043D" w14:textId="77777777" w:rsidTr="003F18A0">
              <w:trPr>
                <w:tblHeader/>
              </w:trPr>
              <w:tc>
                <w:tcPr>
                  <w:tcW w:w="9322" w:type="dxa"/>
                  <w:gridSpan w:val="4"/>
                  <w:vAlign w:val="center"/>
                  <w:hideMark/>
                </w:tcPr>
                <w:p w14:paraId="191ED109" w14:textId="77777777" w:rsidR="005B688A" w:rsidRPr="00E833B8" w:rsidRDefault="005B688A" w:rsidP="005B688A">
                  <w:pPr>
                    <w:rPr>
                      <w:b/>
                    </w:rPr>
                  </w:pPr>
                  <w:r w:rsidRPr="00E833B8">
                    <w:rPr>
                      <w:b/>
                    </w:rPr>
                    <w:t>Kopi til</w:t>
                  </w:r>
                </w:p>
              </w:tc>
            </w:tr>
            <w:tr w:rsidR="005B688A" w:rsidRPr="00E833B8" w14:paraId="012D4C04" w14:textId="77777777" w:rsidTr="003F18A0">
              <w:trPr/>
              <w:tc>
                <w:tcPr>
                  <w:tcW w:w="2995" w:type="dxa"/>
                  <w:hideMark/>
                </w:tcPr>
                <w:p w14:paraId="6F1D6AF4" w14:textId="77777777" w:rsidR="005B688A" w:rsidRPr="00E833B8" w:rsidRDefault="00000000" w:rsidP="005B688A">
                  <w:pPr>
                    <w:rPr/>
                  </w:pPr>
                  <w:sdt>
                    <w:sdtPr>
                      <w:alias w:val="TblKopitil__Sdk_Navn___1___1"/>
                      <w:tag w:val="TblKopitil__Sdk_Navn___1___1"/>
                      <w:id w:val="25425538"/>
                      <w:dataBinding w:xpath="/document/body/TblKopitil/table/row[1]/cell[1]" w:storeItemID="{78A4DA1A-24F0-466D-A1A0-B0B34CB23C62}"/>
                      <w:text/>
                      <w:rPr/>
                    </w:sdtPr>
                    <w:sdtContent>
                      <w:bookmarkStart w:id="25425538" w:name="TblKopitil__Sdk_Navn___1___1"/>
                      <w:r w:rsidR="005B688A" w:rsidRPr="00E833B8">
                        <w:rPr/>
                        <w:t>Nannestad Kommune Kommunalteknikk</w:t>
                      </w:r>
                    </w:sdtContent>
                  </w:sdt>
                  <w:bookmarkEnd w:id="25425538"/>
                </w:p>
              </w:tc>
              <w:tc>
                <w:tcPr>
                  <w:tcW w:w="2984" w:type="dxa"/>
                  <w:hideMark/>
                </w:tcPr>
                <w:p w14:paraId="569D07D4" w14:textId="77777777" w:rsidR="005B688A" w:rsidRPr="00E833B8" w:rsidRDefault="00000000" w:rsidP="005B688A">
                  <w:pPr>
                    <w:rPr/>
                  </w:pPr>
                  <w:sdt>
                    <w:sdtPr>
                      <w:alias w:val="TblKopitil__Sdk_Adr___1___2"/>
                      <w:tag w:val="TblKopitil__Sdk_Adr___1___2"/>
                      <w:id w:val="39035784"/>
                      <w:dataBinding w:xpath="/document/body/TblKopitil/table/row[1]/cell[2]" w:storeItemID="{78A4DA1A-24F0-466D-A1A0-B0B34CB23C62}"/>
                      <w:text/>
                      <w:rPr/>
                    </w:sdtPr>
                    <w:sdtContent>
                      <w:bookmarkStart w:id="39035784" w:name="TblKopitil__Sdk_Adr___1___2"/>
                      <w:r w:rsidR="005B688A" w:rsidRPr="00E833B8">
                        <w:rPr/>
                        <w:t>Postboks 3</w:t>
                      </w:r>
                    </w:sdtContent>
                  </w:sdt>
                  <w:bookmarkEnd w:id="39035784"/>
                </w:p>
              </w:tc>
              <w:tc>
                <w:tcPr>
                  <w:tcW w:w="1100" w:type="dxa"/>
                  <w:hideMark/>
                </w:tcPr>
                <w:p w14:paraId="61422D26" w14:textId="77777777" w:rsidR="005B688A" w:rsidRPr="00E833B8" w:rsidRDefault="00000000" w:rsidP="005B688A">
                  <w:pPr>
                    <w:rPr/>
                  </w:pPr>
                  <w:sdt>
                    <w:sdtPr>
                      <w:alias w:val="TblKopitil__Sdk_Postnr___1___3"/>
                      <w:tag w:val="TblKopitil__Sdk_Postnr___1___3"/>
                      <w:id w:val="59205024"/>
                      <w:dataBinding w:xpath="/document/body/TblKopitil/table/row[1]/cell[3]" w:storeItemID="{78A4DA1A-24F0-466D-A1A0-B0B34CB23C62}"/>
                      <w:text/>
                      <w:rPr/>
                    </w:sdtPr>
                    <w:sdtContent>
                      <w:bookmarkStart w:id="59205024" w:name="TblKopitil__Sdk_Postnr___1___3"/>
                      <w:r w:rsidR="005B688A" w:rsidRPr="00E833B8">
                        <w:rPr/>
                        <w:t>2031</w:t>
                      </w:r>
                    </w:sdtContent>
                  </w:sdt>
                  <w:bookmarkEnd w:id="59205024"/>
                </w:p>
              </w:tc>
              <w:tc>
                <w:tcPr>
                  <w:tcW w:w="2243" w:type="dxa"/>
                  <w:hideMark/>
                </w:tcPr>
                <w:p w14:paraId="42CB028A" w14:textId="77777777" w:rsidR="005B688A" w:rsidRPr="00E833B8" w:rsidRDefault="00000000" w:rsidP="005B688A">
                  <w:pPr>
                    <w:rPr/>
                  </w:pPr>
                  <w:sdt>
                    <w:sdtPr>
                      <w:alias w:val="TblKopitil__Sdk_Poststed___1___4"/>
                      <w:tag w:val="TblKopitil__Sdk_Poststed___1___4"/>
                      <w:id w:val="145681827"/>
                      <w:dataBinding w:xpath="/document/body/TblKopitil/table/row[1]/cell[4]" w:storeItemID="{78A4DA1A-24F0-466D-A1A0-B0B34CB23C62}"/>
                      <w:text/>
                      <w:rPr/>
                    </w:sdtPr>
                    <w:sdtContent>
                      <w:bookmarkStart w:id="145681827" w:name="TblKopitil__Sdk_Poststed___1___4"/>
                      <w:r w:rsidR="005B688A" w:rsidRPr="00E833B8">
                        <w:rPr/>
                        <w:t>Nannestad</w:t>
                      </w:r>
                    </w:sdtContent>
                  </w:sdt>
                  <w:bookmarkEnd w:id="145681827"/>
                </w:p>
              </w:tc>
            </w:tr>
          </w:tbl>
          <w:p w14:paraId="3131B5BE" w14:textId="78757557"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Calibri"/>
                <w:b/>
                <w:bCs/>
                <w:lang w:eastAsia="nb-NO"/>
              </w:rPr>
            </w:pPr>
          </w:p>
        </w:tc>
      </w:tr>
      <w:tr w:rsidR="004E405F" w:rsidRPr="004E405F" w14:paraId="05C8A774" w14:textId="77777777" w:rsidTr="005B688A">
        <w:tblPrEx>
          <w:tblCellMar>
            <w:left w:w="108" w:type="dxa"/>
            <w:right w:w="108" w:type="dxa"/>
          </w:tblCellMar>
        </w:tblPrEx>
        <w:trPr>
          <w:gridAfter w:val="1"/>
          <w:wAfter w:w="34" w:type="dxa"/>
        </w:trPr>
        <w:tc>
          <w:tcPr>
            <w:tcW w:w="2995" w:type="dxa"/>
            <w:gridSpan w:val="2"/>
            <w:tcBorders>
              <w:top w:val="nil"/>
              <w:left w:val="nil"/>
              <w:bottom w:val="nil"/>
              <w:right w:val="nil"/>
            </w:tcBorders>
          </w:tcPr>
          <w:p w14:paraId="7946F3FB" w14:textId="02733758"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2984" w:type="dxa"/>
            <w:gridSpan w:val="2"/>
            <w:tcBorders>
              <w:top w:val="nil"/>
              <w:left w:val="nil"/>
              <w:bottom w:val="nil"/>
              <w:right w:val="nil"/>
            </w:tcBorders>
          </w:tcPr>
          <w:p w14:paraId="320AD1E1" w14:textId="63B71A27"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1100" w:type="dxa"/>
            <w:tcBorders>
              <w:top w:val="nil"/>
              <w:left w:val="nil"/>
              <w:bottom w:val="nil"/>
              <w:right w:val="nil"/>
            </w:tcBorders>
          </w:tcPr>
          <w:p w14:paraId="64227B94" w14:textId="63E50329"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c>
          <w:tcPr>
            <w:tcW w:w="2243" w:type="dxa"/>
            <w:gridSpan w:val="2"/>
            <w:tcBorders>
              <w:top w:val="nil"/>
              <w:left w:val="nil"/>
              <w:bottom w:val="nil"/>
              <w:right w:val="nil"/>
            </w:tcBorders>
          </w:tcPr>
          <w:p w14:paraId="19EBCA9D" w14:textId="4D23724E" w:rsidR="004E405F" w:rsidRPr="004E405F" w:rsidRDefault="004E405F" w:rsidP="004E40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eastAsia="Times New Roman" w:cs="Calibri"/>
                <w:lang w:eastAsia="nb-NO"/>
              </w:rPr>
            </w:pPr>
          </w:p>
        </w:tc>
      </w:tr>
    </w:tbl>
    <w:p w14:paraId="335A63D4" w14:textId="7FEC3202" w:rsidR="006A033C" w:rsidRPr="00B46887" w:rsidRDefault="006A033C" w:rsidP="001B21D0">
      <w:pPr>
        <w:spacing w:after="200" w:line="276" w:lineRule="auto"/>
      </w:pPr>
    </w:p>
    <w:sectPr w:rsidR="006A033C" w:rsidRPr="00B46887" w:rsidSect="00F14BC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426" w:footer="567" w:gutter="0"/>
      <w:cols w:space="708"/>
      <w:titlePg/>
      <w:docGrid w:linePitch="360"/>
    </w:sectPr>
  </w:body>
</w:document>
</file>

<file path=word/comments.xml><?xml version="1.0" encoding="utf-8"?>
<w:comments xmlns:w="http://schemas.openxmlformats.org/wordprocessingml/2006/main"/>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E291" w14:textId="77777777" w:rsidR="00041375" w:rsidRDefault="00041375" w:rsidP="00FB3E0C">
      <w:r>
        <w:separator/>
      </w:r>
    </w:p>
  </w:endnote>
  <w:endnote w:type="continuationSeparator" w:id="0">
    <w:p w14:paraId="649B3448" w14:textId="77777777" w:rsidR="00041375" w:rsidRDefault="00041375" w:rsidP="00FB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E36A" w14:textId="77777777" w:rsidR="00A87778" w:rsidRDefault="00A8777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B002" w14:textId="64C0BC06" w:rsidR="004A129F" w:rsidRPr="004A129F" w:rsidRDefault="004A129F" w:rsidP="004A129F">
    <w:pPr>
      <w:jc w:val="right"/>
      <w:rPr>
        <w:sz w:val="16"/>
      </w:rPr>
    </w:pPr>
    <w:r w:rsidRPr="004A129F">
      <w:rPr>
        <w:sz w:val="16"/>
      </w:rPr>
      <w:t xml:space="preserve">Side </w:t>
    </w:r>
    <w:r w:rsidRPr="004A129F">
      <w:rPr>
        <w:sz w:val="16"/>
      </w:rPr>
      <w:fldChar w:fldCharType="begin"/>
    </w:r>
    <w:r w:rsidRPr="004A129F">
      <w:rPr>
        <w:sz w:val="16"/>
      </w:rPr>
      <w:instrText>PAGE  \* Arabic  \* MERGEFORMAT</w:instrText>
    </w:r>
    <w:r w:rsidRPr="004A129F">
      <w:rPr>
        <w:sz w:val="16"/>
      </w:rPr>
      <w:fldChar w:fldCharType="separate"/>
    </w:r>
    <w:r w:rsidR="00FC128A">
      <w:rPr>
        <w:noProof/>
        <w:sz w:val="16"/>
      </w:rPr>
      <w:t>2</w:t>
    </w:r>
    <w:r w:rsidRPr="004A129F">
      <w:rPr>
        <w:sz w:val="16"/>
      </w:rPr>
      <w:fldChar w:fldCharType="end"/>
    </w:r>
    <w:r w:rsidRPr="004A129F">
      <w:rPr>
        <w:sz w:val="16"/>
      </w:rPr>
      <w:t xml:space="preserve"> av </w:t>
    </w:r>
    <w:r w:rsidRPr="004A129F">
      <w:rPr>
        <w:sz w:val="16"/>
      </w:rPr>
      <w:fldChar w:fldCharType="begin"/>
    </w:r>
    <w:r w:rsidRPr="004A129F">
      <w:rPr>
        <w:sz w:val="16"/>
      </w:rPr>
      <w:instrText>NUMPAGES  \* Arabic  \* MERGEFORMAT</w:instrText>
    </w:r>
    <w:r w:rsidRPr="004A129F">
      <w:rPr>
        <w:sz w:val="16"/>
      </w:rPr>
      <w:fldChar w:fldCharType="separate"/>
    </w:r>
    <w:r w:rsidR="00FC128A">
      <w:rPr>
        <w:noProof/>
        <w:sz w:val="16"/>
      </w:rPr>
      <w:t>2</w:t>
    </w:r>
    <w:r w:rsidRPr="004A129F">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853"/>
      <w:gridCol w:w="1793"/>
      <w:gridCol w:w="1683"/>
      <w:gridCol w:w="2396"/>
    </w:tblGrid>
    <w:tr w:rsidR="00FC128A" w:rsidRPr="00B46887" w14:paraId="78BE68B6" w14:textId="77777777" w:rsidTr="000303F5">
      <w:trPr>
        <w:jc w:val="center"/>
      </w:trPr>
      <w:tc>
        <w:tcPr>
          <w:tcW w:w="1914" w:type="dxa"/>
        </w:tcPr>
        <w:p w14:paraId="56D978AB" w14:textId="77777777" w:rsidR="00FC128A" w:rsidRPr="00B46887" w:rsidRDefault="00FC128A" w:rsidP="00FC128A">
          <w:pPr>
            <w:rPr>
              <w:sz w:val="14"/>
              <w:szCs w:val="14"/>
            </w:rPr>
          </w:pPr>
        </w:p>
      </w:tc>
      <w:tc>
        <w:tcPr>
          <w:tcW w:w="1985" w:type="dxa"/>
        </w:tcPr>
        <w:p w14:paraId="6FF71135" w14:textId="77777777" w:rsidR="00FC128A" w:rsidRPr="00B46887" w:rsidRDefault="00FC128A" w:rsidP="00FC128A">
          <w:pPr>
            <w:rPr>
              <w:sz w:val="14"/>
              <w:szCs w:val="14"/>
            </w:rPr>
          </w:pPr>
        </w:p>
      </w:tc>
      <w:tc>
        <w:tcPr>
          <w:tcW w:w="1984" w:type="dxa"/>
        </w:tcPr>
        <w:p w14:paraId="745C1D54" w14:textId="77777777" w:rsidR="00FC128A" w:rsidRPr="00B46887" w:rsidRDefault="00FC128A" w:rsidP="00FC128A">
          <w:pPr>
            <w:rPr>
              <w:sz w:val="14"/>
              <w:szCs w:val="14"/>
            </w:rPr>
          </w:pPr>
        </w:p>
      </w:tc>
      <w:tc>
        <w:tcPr>
          <w:tcW w:w="1843" w:type="dxa"/>
        </w:tcPr>
        <w:p w14:paraId="0CDE221E" w14:textId="77777777" w:rsidR="00FC128A" w:rsidRPr="00B46887" w:rsidRDefault="00FC128A" w:rsidP="00FC128A">
          <w:pPr>
            <w:rPr>
              <w:sz w:val="14"/>
              <w:szCs w:val="14"/>
            </w:rPr>
          </w:pPr>
        </w:p>
      </w:tc>
      <w:tc>
        <w:tcPr>
          <w:tcW w:w="1772" w:type="dxa"/>
        </w:tcPr>
        <w:p w14:paraId="40CFA374" w14:textId="77777777" w:rsidR="00FC128A" w:rsidRPr="00B46887" w:rsidRDefault="00FC128A" w:rsidP="00FC128A">
          <w:pPr>
            <w:rPr>
              <w:sz w:val="14"/>
              <w:szCs w:val="14"/>
            </w:rPr>
          </w:pPr>
        </w:p>
      </w:tc>
    </w:tr>
    <w:tr w:rsidR="00FC128A" w:rsidRPr="00B46887" w14:paraId="1CC534F8" w14:textId="77777777" w:rsidTr="000303F5">
      <w:trPr>
        <w:jc w:val="center"/>
      </w:trPr>
      <w:tc>
        <w:tcPr>
          <w:tcW w:w="1914" w:type="dxa"/>
        </w:tcPr>
        <w:p w14:paraId="3BC40A93" w14:textId="77777777" w:rsidR="00FC128A" w:rsidRPr="00D408DD" w:rsidRDefault="00FC128A" w:rsidP="00FC128A">
          <w:pPr>
            <w:rPr>
              <w:b/>
              <w:sz w:val="14"/>
              <w:szCs w:val="14"/>
              <w:lang w:val="nn-NO"/>
            </w:rPr>
          </w:pPr>
          <w:r w:rsidRPr="00D408DD">
            <w:rPr>
              <w:b/>
              <w:sz w:val="14"/>
              <w:szCs w:val="14"/>
              <w:lang w:val="nn-NO"/>
            </w:rPr>
            <w:t>Postadresse</w:t>
          </w:r>
        </w:p>
      </w:tc>
      <w:tc>
        <w:tcPr>
          <w:tcW w:w="1985" w:type="dxa"/>
        </w:tcPr>
        <w:p w14:paraId="6AD67800" w14:textId="77777777" w:rsidR="00FC128A" w:rsidRPr="00D408DD" w:rsidRDefault="00FC128A" w:rsidP="00FC128A">
          <w:pPr>
            <w:rPr>
              <w:b/>
              <w:sz w:val="14"/>
              <w:szCs w:val="14"/>
              <w:lang w:val="nn-NO"/>
            </w:rPr>
          </w:pPr>
          <w:r w:rsidRPr="00D408DD">
            <w:rPr>
              <w:b/>
              <w:sz w:val="14"/>
              <w:szCs w:val="14"/>
              <w:lang w:val="nn-NO"/>
            </w:rPr>
            <w:t>Besøksadresse</w:t>
          </w:r>
        </w:p>
      </w:tc>
      <w:tc>
        <w:tcPr>
          <w:tcW w:w="1984" w:type="dxa"/>
        </w:tcPr>
        <w:p w14:paraId="40C68698" w14:textId="77777777" w:rsidR="00FC128A" w:rsidRPr="00D408DD" w:rsidRDefault="00FC128A" w:rsidP="00FC128A">
          <w:pPr>
            <w:rPr>
              <w:b/>
              <w:sz w:val="14"/>
              <w:szCs w:val="14"/>
            </w:rPr>
          </w:pPr>
          <w:r w:rsidRPr="00D408DD">
            <w:rPr>
              <w:b/>
              <w:sz w:val="14"/>
              <w:szCs w:val="14"/>
            </w:rPr>
            <w:t>Telefon</w:t>
          </w:r>
        </w:p>
      </w:tc>
      <w:tc>
        <w:tcPr>
          <w:tcW w:w="1843" w:type="dxa"/>
        </w:tcPr>
        <w:p w14:paraId="1B2652F5" w14:textId="77777777" w:rsidR="00FC128A" w:rsidRPr="00D408DD" w:rsidRDefault="00FC128A" w:rsidP="00FC128A">
          <w:pPr>
            <w:rPr>
              <w:b/>
              <w:sz w:val="14"/>
              <w:szCs w:val="14"/>
            </w:rPr>
          </w:pPr>
          <w:r w:rsidRPr="00D408DD">
            <w:rPr>
              <w:b/>
              <w:sz w:val="14"/>
              <w:szCs w:val="14"/>
            </w:rPr>
            <w:t>Kontonr.</w:t>
          </w:r>
        </w:p>
      </w:tc>
      <w:tc>
        <w:tcPr>
          <w:tcW w:w="1772" w:type="dxa"/>
        </w:tcPr>
        <w:p w14:paraId="28493D66" w14:textId="77777777" w:rsidR="00FC128A" w:rsidRPr="00D408DD" w:rsidRDefault="00FC128A" w:rsidP="00FC128A">
          <w:pPr>
            <w:rPr>
              <w:rFonts w:cs="Tahoma"/>
              <w:b/>
              <w:noProof/>
              <w:sz w:val="14"/>
              <w:szCs w:val="14"/>
            </w:rPr>
          </w:pPr>
          <w:r w:rsidRPr="00D408DD">
            <w:rPr>
              <w:b/>
              <w:sz w:val="14"/>
              <w:szCs w:val="14"/>
            </w:rPr>
            <w:t>E-post</w:t>
          </w:r>
        </w:p>
      </w:tc>
    </w:tr>
    <w:tr w:rsidR="00FC128A" w:rsidRPr="00B46887" w14:paraId="13ECD259" w14:textId="77777777" w:rsidTr="000303F5">
      <w:trPr>
        <w:jc w:val="center"/>
      </w:trPr>
      <w:tc>
        <w:tcPr>
          <w:tcW w:w="1914" w:type="dxa"/>
        </w:tcPr>
        <w:p w14:paraId="548DC970" w14:textId="01738111" w:rsidR="00FC128A" w:rsidRPr="00B46887" w:rsidRDefault="00E0334A" w:rsidP="00FC128A">
          <w:pPr>
            <w:rPr>
              <w:sz w:val="14"/>
              <w:szCs w:val="14"/>
              <w:lang w:val="nn-NO"/>
            </w:rPr>
          </w:pPr>
          <w:r>
            <w:rPr>
              <w:sz w:val="14"/>
              <w:szCs w:val="14"/>
              <w:lang w:val="nn-NO"/>
            </w:rPr>
            <w:t>Postboks 3</w:t>
          </w:r>
        </w:p>
      </w:tc>
      <w:tc>
        <w:tcPr>
          <w:tcW w:w="1985" w:type="dxa"/>
        </w:tcPr>
        <w:p w14:paraId="5E75A221" w14:textId="77777777" w:rsidR="00FC128A" w:rsidRPr="00B46887" w:rsidRDefault="00000000" w:rsidP="00FC128A">
          <w:pPr>
            <w:rPr>
              <w:sz w:val="14"/>
              <w:szCs w:val="14"/>
              <w:lang w:val="nn-NO"/>
            </w:rPr>
          </w:pPr>
          <w:sdt>
            <w:sdtPr>
              <w:rPr>
                <w:sz w:val="14"/>
                <w:szCs w:val="14"/>
                <w:lang w:val="nn-NO"/>
              </w:rPr>
              <w:alias w:val="Soa_Besoeksadr"/>
              <w:tag w:val="Soa_Besoeksadr"/>
              <w:id w:val="-621606373"/>
              <w:dataBinding w:xpath="/document/footer/Soa_Besoeksadr" w:storeItemID="{78A4DA1A-24F0-466D-A1A0-B0B34CB23C62}"/>
              <w:text/>
            </w:sdtPr>
            <w:sdtContent>
              <w:bookmarkStart w:id="48" w:name="Soa_Besoeksadr"/>
              <w:r w:rsidR="00FC128A">
                <w:rPr>
                  <w:sz w:val="14"/>
                  <w:szCs w:val="14"/>
                  <w:lang w:val="nn-NO"/>
                </w:rPr>
                <w:t>Teiealleen 31</w:t>
              </w:r>
            </w:sdtContent>
          </w:sdt>
          <w:bookmarkEnd w:id="48"/>
        </w:p>
      </w:tc>
      <w:tc>
        <w:tcPr>
          <w:tcW w:w="1984" w:type="dxa"/>
        </w:tcPr>
        <w:p w14:paraId="61D9C106" w14:textId="77777777" w:rsidR="00FC128A" w:rsidRPr="00B46887" w:rsidRDefault="00FC128A" w:rsidP="00FC128A">
          <w:pPr>
            <w:rPr>
              <w:sz w:val="14"/>
              <w:szCs w:val="14"/>
            </w:rPr>
          </w:pPr>
          <w:r w:rsidRPr="00B46887">
            <w:rPr>
              <w:sz w:val="14"/>
              <w:szCs w:val="14"/>
            </w:rPr>
            <w:t xml:space="preserve">+47 </w:t>
          </w:r>
          <w:sdt>
            <w:sdtPr>
              <w:rPr>
                <w:sz w:val="14"/>
                <w:szCs w:val="14"/>
                <w:lang w:val="nn-NO"/>
              </w:rPr>
              <w:alias w:val="Soa_Tlf"/>
              <w:tag w:val="Soa_Tlf"/>
              <w:id w:val="766113451"/>
              <w:dataBinding w:xpath="/document/footer/Soa_Tlf" w:storeItemID="{78A4DA1A-24F0-466D-A1A0-B0B34CB23C62}"/>
              <w:text/>
            </w:sdtPr>
            <w:sdtContent>
              <w:bookmarkStart w:id="49" w:name="Soa_Tlf"/>
              <w:r>
                <w:rPr>
                  <w:sz w:val="14"/>
                  <w:szCs w:val="14"/>
                  <w:lang w:val="nn-NO"/>
                </w:rPr>
                <w:t>66 10 50 00</w:t>
              </w:r>
            </w:sdtContent>
          </w:sdt>
          <w:bookmarkEnd w:id="49"/>
        </w:p>
      </w:tc>
      <w:tc>
        <w:tcPr>
          <w:tcW w:w="1843" w:type="dxa"/>
        </w:tcPr>
        <w:p w14:paraId="79CEF8BD" w14:textId="69A90380" w:rsidR="00FC128A" w:rsidRPr="00B46887" w:rsidRDefault="00A87778" w:rsidP="00FC128A">
          <w:pPr>
            <w:rPr>
              <w:sz w:val="14"/>
              <w:szCs w:val="14"/>
            </w:rPr>
          </w:pPr>
          <w:r w:rsidRPr="00A87778">
            <w:rPr>
              <w:sz w:val="14"/>
              <w:szCs w:val="14"/>
            </w:rPr>
            <w:t>3207 45 42742</w:t>
          </w:r>
        </w:p>
      </w:tc>
      <w:tc>
        <w:tcPr>
          <w:tcW w:w="1772" w:type="dxa"/>
        </w:tcPr>
        <w:p w14:paraId="14296AA4" w14:textId="77777777" w:rsidR="00FC128A" w:rsidRPr="00091B26" w:rsidRDefault="00000000" w:rsidP="00FC128A">
          <w:pPr>
            <w:rPr>
              <w:color w:val="FF0000"/>
              <w:sz w:val="14"/>
              <w:szCs w:val="14"/>
            </w:rPr>
          </w:pPr>
          <w:sdt>
            <w:sdtPr>
              <w:rPr>
                <w:sz w:val="14"/>
                <w:szCs w:val="14"/>
                <w:lang w:val="nn-NO"/>
              </w:rPr>
              <w:alias w:val="Soa_EmailAdr"/>
              <w:tag w:val="Soa_EmailAdr"/>
              <w:id w:val="1412901467"/>
              <w:dataBinding w:xpath="/document/footer/Soa_EmailAdr" w:storeItemID="{78A4DA1A-24F0-466D-A1A0-B0B34CB23C62}"/>
              <w:text/>
            </w:sdtPr>
            <w:sdtContent>
              <w:bookmarkStart w:id="50" w:name="Soa_EmailAdr"/>
              <w:r w:rsidR="00FC128A">
                <w:rPr>
                  <w:sz w:val="14"/>
                  <w:szCs w:val="14"/>
                  <w:lang w:val="nn-NO"/>
                </w:rPr>
                <w:t>postmottak@nannestad.kommune.no</w:t>
              </w:r>
            </w:sdtContent>
          </w:sdt>
          <w:bookmarkEnd w:id="50"/>
        </w:p>
      </w:tc>
    </w:tr>
    <w:tr w:rsidR="00FC128A" w:rsidRPr="00B46887" w14:paraId="2D33D7DC" w14:textId="77777777" w:rsidTr="000303F5">
      <w:trPr>
        <w:jc w:val="center"/>
      </w:trPr>
      <w:tc>
        <w:tcPr>
          <w:tcW w:w="1914" w:type="dxa"/>
        </w:tcPr>
        <w:p w14:paraId="7F4E5FB8" w14:textId="1A8FAE13" w:rsidR="00FC128A" w:rsidRPr="00B46887" w:rsidRDefault="00E0334A" w:rsidP="00FC128A">
          <w:pPr>
            <w:rPr>
              <w:sz w:val="14"/>
              <w:szCs w:val="14"/>
              <w:lang w:val="nn-NO"/>
            </w:rPr>
          </w:pPr>
          <w:r>
            <w:rPr>
              <w:sz w:val="14"/>
              <w:szCs w:val="14"/>
              <w:lang w:val="nn-NO"/>
            </w:rPr>
            <w:t>2031</w:t>
          </w:r>
          <w:r w:rsidR="00FB2883">
            <w:rPr>
              <w:sz w:val="14"/>
              <w:szCs w:val="14"/>
              <w:lang w:val="nn-NO"/>
            </w:rPr>
            <w:t xml:space="preserve"> NANNESTAD</w:t>
          </w:r>
        </w:p>
      </w:tc>
      <w:tc>
        <w:tcPr>
          <w:tcW w:w="1985" w:type="dxa"/>
        </w:tcPr>
        <w:p w14:paraId="7CBB094E" w14:textId="142CE6C0" w:rsidR="00FC128A" w:rsidRPr="00C944E0" w:rsidRDefault="00000000" w:rsidP="00FC128A">
          <w:pPr>
            <w:rPr>
              <w:color w:val="FF0000"/>
              <w:sz w:val="14"/>
              <w:szCs w:val="14"/>
              <w:lang w:val="nn-NO"/>
            </w:rPr>
          </w:pPr>
          <w:sdt>
            <w:sdtPr>
              <w:rPr>
                <w:sz w:val="14"/>
                <w:szCs w:val="14"/>
                <w:lang w:val="nn-NO"/>
                <w:vanish/>
              </w:rPr>
              <w:alias w:val="Soa_Adr"/>
              <w:tag w:val="Soa_Adr"/>
              <w:id w:val="1042944685"/>
              <w:dataBinding w:xpath="/document/footer/Soa_Adr" w:storeItemID="{78A4DA1A-24F0-466D-A1A0-B0B34CB23C62}"/>
              <w:text/>
            </w:sdtPr>
            <w:sdtContent>
              <w:bookmarkStart w:id="51" w:name="Soa_Adr"/>
              <w:r w:rsidR="006D4AD0">
                <w:rPr>
                  <w:sz w:val="14"/>
                  <w:szCs w:val="14"/>
                  <w:lang w:val="nn-NO"/>
                  <w:vanish/>
                </w:rPr>
                <w:t xml:space="preserve"> </w:t>
              </w:r>
            </w:sdtContent>
          </w:sdt>
          <w:bookmarkEnd w:id="51"/>
          <w:r w:rsidR="00FC128A">
            <w:rPr>
              <w:sz w:val="14"/>
              <w:szCs w:val="14"/>
              <w:lang w:val="nn-NO"/>
            </w:rPr>
            <w:t xml:space="preserve"> </w:t>
          </w:r>
          <w:sdt>
            <w:sdtPr>
              <w:rPr>
                <w:sz w:val="14"/>
                <w:szCs w:val="14"/>
                <w:lang w:val="nn-NO"/>
              </w:rPr>
              <w:alias w:val="Soa_Poststed"/>
              <w:tag w:val="Soa_Poststed"/>
              <w:id w:val="-820345000"/>
              <w:dataBinding w:xpath="/document/footer/Soa_Poststed" w:storeItemID="{78A4DA1A-24F0-466D-A1A0-B0B34CB23C62}"/>
              <w:text/>
            </w:sdtPr>
            <w:sdtContent>
              <w:bookmarkStart w:id="52" w:name="Soa_Poststed"/>
              <w:r w:rsidR="00FC128A">
                <w:rPr>
                  <w:sz w:val="14"/>
                  <w:szCs w:val="14"/>
                  <w:lang w:val="nn-NO"/>
                </w:rPr>
                <w:t>NANNESTAD</w:t>
              </w:r>
            </w:sdtContent>
          </w:sdt>
          <w:bookmarkEnd w:id="52"/>
        </w:p>
      </w:tc>
      <w:tc>
        <w:tcPr>
          <w:tcW w:w="1984" w:type="dxa"/>
        </w:tcPr>
        <w:p w14:paraId="2E60F218" w14:textId="77777777" w:rsidR="00FC128A" w:rsidRPr="00B46887" w:rsidRDefault="00FC128A" w:rsidP="00FC128A">
          <w:pPr>
            <w:rPr>
              <w:sz w:val="14"/>
              <w:szCs w:val="14"/>
            </w:rPr>
          </w:pPr>
        </w:p>
      </w:tc>
      <w:tc>
        <w:tcPr>
          <w:tcW w:w="1843" w:type="dxa"/>
        </w:tcPr>
        <w:p w14:paraId="583446D4" w14:textId="77777777" w:rsidR="00FC128A" w:rsidRPr="00D408DD" w:rsidRDefault="00FC128A" w:rsidP="00FC128A">
          <w:pPr>
            <w:rPr>
              <w:b/>
              <w:sz w:val="14"/>
              <w:szCs w:val="14"/>
            </w:rPr>
          </w:pPr>
          <w:r w:rsidRPr="00D408DD">
            <w:rPr>
              <w:b/>
              <w:sz w:val="14"/>
              <w:szCs w:val="14"/>
            </w:rPr>
            <w:t>Org.nr.</w:t>
          </w:r>
        </w:p>
      </w:tc>
      <w:tc>
        <w:tcPr>
          <w:tcW w:w="1772" w:type="dxa"/>
        </w:tcPr>
        <w:p w14:paraId="688E1120" w14:textId="77777777" w:rsidR="00FC128A" w:rsidRPr="00D408DD" w:rsidRDefault="00FC128A" w:rsidP="00FC128A">
          <w:pPr>
            <w:rPr>
              <w:rFonts w:cs="Tahoma"/>
              <w:b/>
              <w:noProof/>
              <w:sz w:val="14"/>
              <w:szCs w:val="14"/>
            </w:rPr>
          </w:pPr>
          <w:r w:rsidRPr="00D408DD">
            <w:rPr>
              <w:rFonts w:cs="Tahoma"/>
              <w:b/>
              <w:noProof/>
              <w:sz w:val="14"/>
              <w:szCs w:val="14"/>
            </w:rPr>
            <w:t>Internett</w:t>
          </w:r>
        </w:p>
      </w:tc>
    </w:tr>
    <w:tr w:rsidR="00FC128A" w:rsidRPr="00B46887" w14:paraId="7A8C5122" w14:textId="77777777" w:rsidTr="000303F5">
      <w:trPr>
        <w:jc w:val="center"/>
      </w:trPr>
      <w:tc>
        <w:tcPr>
          <w:tcW w:w="1914" w:type="dxa"/>
        </w:tcPr>
        <w:p w14:paraId="38ECE797" w14:textId="77777777" w:rsidR="00FC128A" w:rsidRPr="00B46887" w:rsidRDefault="00FC128A" w:rsidP="00FC128A">
          <w:pPr>
            <w:rPr>
              <w:sz w:val="14"/>
              <w:szCs w:val="14"/>
            </w:rPr>
          </w:pPr>
        </w:p>
      </w:tc>
      <w:tc>
        <w:tcPr>
          <w:tcW w:w="1985" w:type="dxa"/>
        </w:tcPr>
        <w:p w14:paraId="737D6F6F" w14:textId="77777777" w:rsidR="00FC128A" w:rsidRPr="00B46887" w:rsidRDefault="00FC128A" w:rsidP="00FC128A">
          <w:pPr>
            <w:rPr>
              <w:sz w:val="14"/>
              <w:szCs w:val="14"/>
            </w:rPr>
          </w:pPr>
        </w:p>
      </w:tc>
      <w:tc>
        <w:tcPr>
          <w:tcW w:w="1984" w:type="dxa"/>
        </w:tcPr>
        <w:p w14:paraId="2E28DE86" w14:textId="77777777" w:rsidR="00FC128A" w:rsidRPr="00B46887" w:rsidRDefault="00FC128A" w:rsidP="00FC128A">
          <w:pPr>
            <w:rPr>
              <w:sz w:val="14"/>
              <w:szCs w:val="14"/>
            </w:rPr>
          </w:pPr>
        </w:p>
      </w:tc>
      <w:tc>
        <w:tcPr>
          <w:tcW w:w="1843" w:type="dxa"/>
        </w:tcPr>
        <w:p w14:paraId="70ED956A" w14:textId="77777777" w:rsidR="00FC128A" w:rsidRPr="00B46887" w:rsidRDefault="00FC128A" w:rsidP="00FC128A">
          <w:pPr>
            <w:rPr>
              <w:sz w:val="14"/>
              <w:szCs w:val="14"/>
            </w:rPr>
          </w:pPr>
          <w:r w:rsidRPr="009317CC">
            <w:rPr>
              <w:sz w:val="14"/>
              <w:szCs w:val="14"/>
            </w:rPr>
            <w:t>964 95 0202</w:t>
          </w:r>
        </w:p>
      </w:tc>
      <w:tc>
        <w:tcPr>
          <w:tcW w:w="1772" w:type="dxa"/>
        </w:tcPr>
        <w:p w14:paraId="658A026F" w14:textId="4A990E03" w:rsidR="00FC128A" w:rsidRPr="00B46887" w:rsidRDefault="00FF4A73" w:rsidP="00FC128A">
          <w:pPr>
            <w:rPr>
              <w:rFonts w:cs="Tahoma"/>
              <w:noProof/>
              <w:sz w:val="14"/>
              <w:szCs w:val="14"/>
            </w:rPr>
          </w:pPr>
          <w:hyperlink r:id="rId1" w:history="1">
            <w:r>
              <w:rPr>
                <w:rFonts w:cs="Tahoma"/>
                <w:noProof/>
                <w:sz w:val="14"/>
                <w:szCs w:val="14"/>
              </w:rPr>
              <w:t>www.nannestad.kommune.no</w:t>
            </w:r>
          </w:hyperlink>
        </w:p>
      </w:tc>
    </w:tr>
  </w:tbl>
  <w:p w14:paraId="7D4BF6D1" w14:textId="74118C5F" w:rsidR="00E25981" w:rsidRDefault="00FC128A" w:rsidP="00FC128A">
    <w:pPr>
      <w:tabs>
        <w:tab w:val="left" w:pos="26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A9DF3" w14:textId="77777777" w:rsidR="00041375" w:rsidRDefault="00041375" w:rsidP="00FB3E0C">
      <w:r>
        <w:separator/>
      </w:r>
    </w:p>
  </w:footnote>
  <w:footnote w:type="continuationSeparator" w:id="0">
    <w:p w14:paraId="3ACB792A" w14:textId="77777777" w:rsidR="00041375" w:rsidRDefault="00041375" w:rsidP="00FB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D042" w14:textId="77777777" w:rsidR="00A87778" w:rsidRDefault="00A8777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5FF7" w14:textId="77777777" w:rsidR="00A87778" w:rsidRDefault="00A8777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18" w:type="dxa"/>
      <w:tblLook w:val="01E0" w:firstRow="1" w:lastRow="1" w:firstColumn="1" w:lastColumn="1" w:noHBand="0" w:noVBand="0"/>
    </w:tblPr>
    <w:tblGrid>
      <w:gridCol w:w="1027"/>
      <w:gridCol w:w="3752"/>
      <w:gridCol w:w="4611"/>
    </w:tblGrid>
    <w:tr w:rsidR="00D408DD" w:rsidRPr="00AB69E5" w14:paraId="22CCF402" w14:textId="77777777" w:rsidTr="00A12766">
      <w:trPr>
        <w:trHeight w:val="1032"/>
      </w:trPr>
      <w:tc>
        <w:tcPr>
          <w:tcW w:w="9390" w:type="dxa"/>
          <w:gridSpan w:val="3"/>
          <w:tcMar>
            <w:left w:w="0" w:type="dxa"/>
            <w:right w:w="0" w:type="dxa"/>
          </w:tcMar>
          <w:hideMark/>
        </w:tcPr>
        <w:p w14:paraId="3D9F4954" w14:textId="77777777" w:rsidR="00D408DD" w:rsidRPr="00AB69E5" w:rsidRDefault="00D408DD" w:rsidP="00D408DD">
          <w:r w:rsidRPr="00AB69E5">
            <w:rPr>
              <w:noProof/>
              <w:lang w:eastAsia="nb-NO"/>
            </w:rPr>
            <w:drawing>
              <wp:inline distT="0" distB="0" distL="0" distR="0" wp14:anchorId="60F339EF" wp14:editId="6E026B59">
                <wp:extent cx="1670685" cy="659130"/>
                <wp:effectExtent l="0" t="0" r="5715" b="762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685" cy="659130"/>
                        </a:xfrm>
                        <a:prstGeom prst="rect">
                          <a:avLst/>
                        </a:prstGeom>
                        <a:noFill/>
                        <a:ln>
                          <a:noFill/>
                        </a:ln>
                      </pic:spPr>
                    </pic:pic>
                  </a:graphicData>
                </a:graphic>
              </wp:inline>
            </w:drawing>
          </w:r>
          <w:r w:rsidRPr="00AB69E5">
            <w:fldChar w:fldCharType="begin"/>
          </w:r>
          <w:r w:rsidRPr="00AB69E5">
            <w:instrText xml:space="preserve">  </w:instrText>
          </w:r>
          <w:r w:rsidRPr="00AB69E5">
            <w:fldChar w:fldCharType="end"/>
          </w:r>
        </w:p>
      </w:tc>
    </w:tr>
    <w:tr w:rsidR="00D408DD" w:rsidRPr="00AB69E5" w14:paraId="69F11659" w14:textId="77777777" w:rsidTr="00A12766">
      <w:tc>
        <w:tcPr>
          <w:tcW w:w="1027" w:type="dxa"/>
          <w:tcMar>
            <w:left w:w="0" w:type="dxa"/>
            <w:right w:w="0" w:type="dxa"/>
          </w:tcMar>
          <w:hideMark/>
        </w:tcPr>
        <w:p w14:paraId="2BB9B80F" w14:textId="77777777" w:rsidR="00D408DD" w:rsidRPr="00AB69E5" w:rsidRDefault="00D408DD" w:rsidP="00D408DD"/>
      </w:tc>
      <w:tc>
        <w:tcPr>
          <w:tcW w:w="3752" w:type="dxa"/>
          <w:tcMar>
            <w:left w:w="0" w:type="dxa"/>
            <w:right w:w="0" w:type="dxa"/>
          </w:tcMar>
        </w:tcPr>
        <w:p w14:paraId="0ED6EE4B" w14:textId="77777777" w:rsidR="00D408DD" w:rsidRPr="00AB69E5" w:rsidRDefault="00000000" w:rsidP="00D408DD">
          <w:pPr>
            <w:rPr/>
          </w:pPr>
          <w:sdt>
            <w:sdtPr>
              <w:alias w:val="Sse_Navn"/>
              <w:tag w:val="Sse_Navn"/>
              <w:id w:val="52385593"/>
              <w:dataBinding w:xpath="/document/header/Sse_Navn" w:storeItemID="{78A4DA1A-24F0-466D-A1A0-B0B34CB23C62}"/>
              <w:text/>
              <w:rPr/>
            </w:sdtPr>
            <w:sdtContent>
              <w:bookmarkStart w:id="47" w:name="Sse_Navn"/>
              <w:r w:rsidR="00D408DD" w:rsidRPr="00AB69E5">
                <w:rPr/>
                <w:t>Samfunnsutvikling</w:t>
              </w:r>
            </w:sdtContent>
          </w:sdt>
          <w:bookmarkEnd w:id="47"/>
        </w:p>
      </w:tc>
      <w:tc>
        <w:tcPr>
          <w:tcW w:w="4611" w:type="dxa"/>
          <w:tcMar>
            <w:left w:w="0" w:type="dxa"/>
            <w:right w:w="0" w:type="dxa"/>
          </w:tcMar>
        </w:tcPr>
        <w:p w14:paraId="66807ABA" w14:textId="77777777" w:rsidR="00D408DD" w:rsidRPr="00AB69E5" w:rsidRDefault="00D408DD" w:rsidP="00D408DD"/>
      </w:tc>
    </w:tr>
  </w:tbl>
  <w:p w14:paraId="4D452516" w14:textId="77777777" w:rsidR="004A129F" w:rsidRPr="004A129F" w:rsidRDefault="004A129F">
    <w:pP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7A26"/>
    <w:multiLevelType w:val="hybridMultilevel"/>
    <w:tmpl w:val="7BB430EC"/>
    <w:lvl w:ilvl="0" w:tplc="3F7CEB16">
      <w:start w:val="1"/>
      <w:numFmt w:val="bullet"/>
      <w:lvlText w:val=""/>
      <w:lvlJc w:val="left"/>
      <w:pPr>
        <w:ind w:left="720" w:hanging="360"/>
      </w:pPr>
      <w:rPr>
        <w:rFonts w:ascii="Symbol" w:hAnsi="Symbol" w:hint="default"/>
      </w:rPr>
    </w:lvl>
    <w:lvl w:ilvl="1" w:tplc="4BF0A1AA">
      <w:start w:val="1"/>
      <w:numFmt w:val="bullet"/>
      <w:lvlText w:val="o"/>
      <w:lvlJc w:val="left"/>
      <w:pPr>
        <w:ind w:left="1440" w:hanging="360"/>
      </w:pPr>
      <w:rPr>
        <w:rFonts w:ascii="Courier New" w:hAnsi="Courier New" w:hint="default"/>
      </w:rPr>
    </w:lvl>
    <w:lvl w:ilvl="2" w:tplc="A5B21864">
      <w:start w:val="1"/>
      <w:numFmt w:val="bullet"/>
      <w:lvlText w:val=""/>
      <w:lvlJc w:val="left"/>
      <w:pPr>
        <w:ind w:left="2160" w:hanging="360"/>
      </w:pPr>
      <w:rPr>
        <w:rFonts w:ascii="Wingdings" w:hAnsi="Wingdings" w:hint="default"/>
      </w:rPr>
    </w:lvl>
    <w:lvl w:ilvl="3" w:tplc="22022738">
      <w:start w:val="1"/>
      <w:numFmt w:val="bullet"/>
      <w:lvlText w:val=""/>
      <w:lvlJc w:val="left"/>
      <w:pPr>
        <w:ind w:left="2880" w:hanging="360"/>
      </w:pPr>
      <w:rPr>
        <w:rFonts w:ascii="Symbol" w:hAnsi="Symbol" w:hint="default"/>
      </w:rPr>
    </w:lvl>
    <w:lvl w:ilvl="4" w:tplc="F238DED4">
      <w:start w:val="1"/>
      <w:numFmt w:val="bullet"/>
      <w:lvlText w:val="o"/>
      <w:lvlJc w:val="left"/>
      <w:pPr>
        <w:ind w:left="3600" w:hanging="360"/>
      </w:pPr>
      <w:rPr>
        <w:rFonts w:ascii="Courier New" w:hAnsi="Courier New" w:hint="default"/>
      </w:rPr>
    </w:lvl>
    <w:lvl w:ilvl="5" w:tplc="EFC85298">
      <w:start w:val="1"/>
      <w:numFmt w:val="bullet"/>
      <w:lvlText w:val=""/>
      <w:lvlJc w:val="left"/>
      <w:pPr>
        <w:ind w:left="4320" w:hanging="360"/>
      </w:pPr>
      <w:rPr>
        <w:rFonts w:ascii="Wingdings" w:hAnsi="Wingdings" w:hint="default"/>
      </w:rPr>
    </w:lvl>
    <w:lvl w:ilvl="6" w:tplc="ED82210E">
      <w:start w:val="1"/>
      <w:numFmt w:val="bullet"/>
      <w:lvlText w:val=""/>
      <w:lvlJc w:val="left"/>
      <w:pPr>
        <w:ind w:left="5040" w:hanging="360"/>
      </w:pPr>
      <w:rPr>
        <w:rFonts w:ascii="Symbol" w:hAnsi="Symbol" w:hint="default"/>
      </w:rPr>
    </w:lvl>
    <w:lvl w:ilvl="7" w:tplc="8578F006">
      <w:start w:val="1"/>
      <w:numFmt w:val="bullet"/>
      <w:lvlText w:val="o"/>
      <w:lvlJc w:val="left"/>
      <w:pPr>
        <w:ind w:left="5760" w:hanging="360"/>
      </w:pPr>
      <w:rPr>
        <w:rFonts w:ascii="Courier New" w:hAnsi="Courier New" w:hint="default"/>
      </w:rPr>
    </w:lvl>
    <w:lvl w:ilvl="8" w:tplc="CB4CBC98">
      <w:start w:val="1"/>
      <w:numFmt w:val="bullet"/>
      <w:lvlText w:val=""/>
      <w:lvlJc w:val="left"/>
      <w:pPr>
        <w:ind w:left="6480" w:hanging="360"/>
      </w:pPr>
      <w:rPr>
        <w:rFonts w:ascii="Wingdings" w:hAnsi="Wingdings" w:hint="default"/>
      </w:rPr>
    </w:lvl>
  </w:abstractNum>
  <w:abstractNum w:abstractNumId="1" w15:restartNumberingAfterBreak="0">
    <w:nsid w:val="1316ADCE"/>
    <w:multiLevelType w:val="hybridMultilevel"/>
    <w:tmpl w:val="20A6D27E"/>
    <w:lvl w:ilvl="0" w:tplc="C6EE38EA">
      <w:start w:val="1"/>
      <w:numFmt w:val="bullet"/>
      <w:lvlText w:val=""/>
      <w:lvlJc w:val="left"/>
      <w:pPr>
        <w:ind w:left="720" w:hanging="360"/>
      </w:pPr>
      <w:rPr>
        <w:rFonts w:ascii="Symbol" w:hAnsi="Symbol" w:hint="default"/>
      </w:rPr>
    </w:lvl>
    <w:lvl w:ilvl="1" w:tplc="F32ED4AE">
      <w:start w:val="1"/>
      <w:numFmt w:val="bullet"/>
      <w:lvlText w:val="o"/>
      <w:lvlJc w:val="left"/>
      <w:pPr>
        <w:ind w:left="1440" w:hanging="360"/>
      </w:pPr>
      <w:rPr>
        <w:rFonts w:ascii="Courier New" w:hAnsi="Courier New" w:hint="default"/>
      </w:rPr>
    </w:lvl>
    <w:lvl w:ilvl="2" w:tplc="9796E284">
      <w:start w:val="1"/>
      <w:numFmt w:val="bullet"/>
      <w:lvlText w:val=""/>
      <w:lvlJc w:val="left"/>
      <w:pPr>
        <w:ind w:left="2160" w:hanging="360"/>
      </w:pPr>
      <w:rPr>
        <w:rFonts w:ascii="Wingdings" w:hAnsi="Wingdings" w:hint="default"/>
      </w:rPr>
    </w:lvl>
    <w:lvl w:ilvl="3" w:tplc="9454DEBC">
      <w:start w:val="1"/>
      <w:numFmt w:val="bullet"/>
      <w:lvlText w:val=""/>
      <w:lvlJc w:val="left"/>
      <w:pPr>
        <w:ind w:left="2880" w:hanging="360"/>
      </w:pPr>
      <w:rPr>
        <w:rFonts w:ascii="Symbol" w:hAnsi="Symbol" w:hint="default"/>
      </w:rPr>
    </w:lvl>
    <w:lvl w:ilvl="4" w:tplc="64544C2A">
      <w:start w:val="1"/>
      <w:numFmt w:val="bullet"/>
      <w:lvlText w:val="o"/>
      <w:lvlJc w:val="left"/>
      <w:pPr>
        <w:ind w:left="3600" w:hanging="360"/>
      </w:pPr>
      <w:rPr>
        <w:rFonts w:ascii="Courier New" w:hAnsi="Courier New" w:hint="default"/>
      </w:rPr>
    </w:lvl>
    <w:lvl w:ilvl="5" w:tplc="54B29A2C">
      <w:start w:val="1"/>
      <w:numFmt w:val="bullet"/>
      <w:lvlText w:val=""/>
      <w:lvlJc w:val="left"/>
      <w:pPr>
        <w:ind w:left="4320" w:hanging="360"/>
      </w:pPr>
      <w:rPr>
        <w:rFonts w:ascii="Wingdings" w:hAnsi="Wingdings" w:hint="default"/>
      </w:rPr>
    </w:lvl>
    <w:lvl w:ilvl="6" w:tplc="01CC654C">
      <w:start w:val="1"/>
      <w:numFmt w:val="bullet"/>
      <w:lvlText w:val=""/>
      <w:lvlJc w:val="left"/>
      <w:pPr>
        <w:ind w:left="5040" w:hanging="360"/>
      </w:pPr>
      <w:rPr>
        <w:rFonts w:ascii="Symbol" w:hAnsi="Symbol" w:hint="default"/>
      </w:rPr>
    </w:lvl>
    <w:lvl w:ilvl="7" w:tplc="A6BCE656">
      <w:start w:val="1"/>
      <w:numFmt w:val="bullet"/>
      <w:lvlText w:val="o"/>
      <w:lvlJc w:val="left"/>
      <w:pPr>
        <w:ind w:left="5760" w:hanging="360"/>
      </w:pPr>
      <w:rPr>
        <w:rFonts w:ascii="Courier New" w:hAnsi="Courier New" w:hint="default"/>
      </w:rPr>
    </w:lvl>
    <w:lvl w:ilvl="8" w:tplc="F978F7BA">
      <w:start w:val="1"/>
      <w:numFmt w:val="bullet"/>
      <w:lvlText w:val=""/>
      <w:lvlJc w:val="left"/>
      <w:pPr>
        <w:ind w:left="6480" w:hanging="360"/>
      </w:pPr>
      <w:rPr>
        <w:rFonts w:ascii="Wingdings" w:hAnsi="Wingdings" w:hint="default"/>
      </w:rPr>
    </w:lvl>
  </w:abstractNum>
  <w:abstractNum w:abstractNumId="2" w15:restartNumberingAfterBreak="0">
    <w:nsid w:val="1B2535D1"/>
    <w:multiLevelType w:val="hybridMultilevel"/>
    <w:tmpl w:val="B5E0F51E"/>
    <w:lvl w:ilvl="0" w:tplc="3D82F6FC">
      <w:start w:val="1"/>
      <w:numFmt w:val="bullet"/>
      <w:lvlText w:val=""/>
      <w:lvlJc w:val="left"/>
      <w:pPr>
        <w:ind w:left="720" w:hanging="360"/>
      </w:pPr>
      <w:rPr>
        <w:rFonts w:ascii="Symbol" w:hAnsi="Symbol" w:hint="default"/>
      </w:rPr>
    </w:lvl>
    <w:lvl w:ilvl="1" w:tplc="DA70B4B8">
      <w:start w:val="1"/>
      <w:numFmt w:val="bullet"/>
      <w:lvlText w:val="o"/>
      <w:lvlJc w:val="left"/>
      <w:pPr>
        <w:ind w:left="1440" w:hanging="360"/>
      </w:pPr>
      <w:rPr>
        <w:rFonts w:ascii="Courier New" w:hAnsi="Courier New" w:hint="default"/>
      </w:rPr>
    </w:lvl>
    <w:lvl w:ilvl="2" w:tplc="970AD172">
      <w:start w:val="1"/>
      <w:numFmt w:val="bullet"/>
      <w:lvlText w:val=""/>
      <w:lvlJc w:val="left"/>
      <w:pPr>
        <w:ind w:left="2160" w:hanging="360"/>
      </w:pPr>
      <w:rPr>
        <w:rFonts w:ascii="Wingdings" w:hAnsi="Wingdings" w:hint="default"/>
      </w:rPr>
    </w:lvl>
    <w:lvl w:ilvl="3" w:tplc="9006AD7E">
      <w:start w:val="1"/>
      <w:numFmt w:val="bullet"/>
      <w:lvlText w:val=""/>
      <w:lvlJc w:val="left"/>
      <w:pPr>
        <w:ind w:left="2880" w:hanging="360"/>
      </w:pPr>
      <w:rPr>
        <w:rFonts w:ascii="Symbol" w:hAnsi="Symbol" w:hint="default"/>
      </w:rPr>
    </w:lvl>
    <w:lvl w:ilvl="4" w:tplc="3F4EE390">
      <w:start w:val="1"/>
      <w:numFmt w:val="bullet"/>
      <w:lvlText w:val="o"/>
      <w:lvlJc w:val="left"/>
      <w:pPr>
        <w:ind w:left="3600" w:hanging="360"/>
      </w:pPr>
      <w:rPr>
        <w:rFonts w:ascii="Courier New" w:hAnsi="Courier New" w:hint="default"/>
      </w:rPr>
    </w:lvl>
    <w:lvl w:ilvl="5" w:tplc="A1EE9DDE">
      <w:start w:val="1"/>
      <w:numFmt w:val="bullet"/>
      <w:lvlText w:val=""/>
      <w:lvlJc w:val="left"/>
      <w:pPr>
        <w:ind w:left="4320" w:hanging="360"/>
      </w:pPr>
      <w:rPr>
        <w:rFonts w:ascii="Wingdings" w:hAnsi="Wingdings" w:hint="default"/>
      </w:rPr>
    </w:lvl>
    <w:lvl w:ilvl="6" w:tplc="F48C2DCA">
      <w:start w:val="1"/>
      <w:numFmt w:val="bullet"/>
      <w:lvlText w:val=""/>
      <w:lvlJc w:val="left"/>
      <w:pPr>
        <w:ind w:left="5040" w:hanging="360"/>
      </w:pPr>
      <w:rPr>
        <w:rFonts w:ascii="Symbol" w:hAnsi="Symbol" w:hint="default"/>
      </w:rPr>
    </w:lvl>
    <w:lvl w:ilvl="7" w:tplc="2682B51E">
      <w:start w:val="1"/>
      <w:numFmt w:val="bullet"/>
      <w:lvlText w:val="o"/>
      <w:lvlJc w:val="left"/>
      <w:pPr>
        <w:ind w:left="5760" w:hanging="360"/>
      </w:pPr>
      <w:rPr>
        <w:rFonts w:ascii="Courier New" w:hAnsi="Courier New" w:hint="default"/>
      </w:rPr>
    </w:lvl>
    <w:lvl w:ilvl="8" w:tplc="D05C140A">
      <w:start w:val="1"/>
      <w:numFmt w:val="bullet"/>
      <w:lvlText w:val=""/>
      <w:lvlJc w:val="left"/>
      <w:pPr>
        <w:ind w:left="6480" w:hanging="360"/>
      </w:pPr>
      <w:rPr>
        <w:rFonts w:ascii="Wingdings" w:hAnsi="Wingdings" w:hint="default"/>
      </w:rPr>
    </w:lvl>
  </w:abstractNum>
  <w:abstractNum w:abstractNumId="3" w15:restartNumberingAfterBreak="0">
    <w:nsid w:val="1D9F1E63"/>
    <w:multiLevelType w:val="hybridMultilevel"/>
    <w:tmpl w:val="C00057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2944F42"/>
    <w:multiLevelType w:val="hybridMultilevel"/>
    <w:tmpl w:val="DB76FA7A"/>
    <w:lvl w:ilvl="0" w:tplc="BE3201CA">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F6CB1"/>
    <w:multiLevelType w:val="hybridMultilevel"/>
    <w:tmpl w:val="7EA60ACA"/>
    <w:lvl w:ilvl="0" w:tplc="276CE422">
      <w:start w:val="1"/>
      <w:numFmt w:val="bullet"/>
      <w:lvlText w:val=""/>
      <w:lvlJc w:val="left"/>
      <w:pPr>
        <w:ind w:left="720" w:hanging="360"/>
      </w:pPr>
      <w:rPr>
        <w:rFonts w:ascii="Symbol" w:hAnsi="Symbol" w:hint="default"/>
      </w:rPr>
    </w:lvl>
    <w:lvl w:ilvl="1" w:tplc="A00203B2">
      <w:start w:val="1"/>
      <w:numFmt w:val="bullet"/>
      <w:lvlText w:val="o"/>
      <w:lvlJc w:val="left"/>
      <w:pPr>
        <w:ind w:left="1440" w:hanging="360"/>
      </w:pPr>
      <w:rPr>
        <w:rFonts w:ascii="Courier New" w:hAnsi="Courier New" w:hint="default"/>
      </w:rPr>
    </w:lvl>
    <w:lvl w:ilvl="2" w:tplc="00900B2A">
      <w:start w:val="1"/>
      <w:numFmt w:val="bullet"/>
      <w:lvlText w:val=""/>
      <w:lvlJc w:val="left"/>
      <w:pPr>
        <w:ind w:left="2160" w:hanging="360"/>
      </w:pPr>
      <w:rPr>
        <w:rFonts w:ascii="Wingdings" w:hAnsi="Wingdings" w:hint="default"/>
      </w:rPr>
    </w:lvl>
    <w:lvl w:ilvl="3" w:tplc="8D0A4484">
      <w:start w:val="1"/>
      <w:numFmt w:val="bullet"/>
      <w:lvlText w:val=""/>
      <w:lvlJc w:val="left"/>
      <w:pPr>
        <w:ind w:left="2880" w:hanging="360"/>
      </w:pPr>
      <w:rPr>
        <w:rFonts w:ascii="Symbol" w:hAnsi="Symbol" w:hint="default"/>
      </w:rPr>
    </w:lvl>
    <w:lvl w:ilvl="4" w:tplc="0C880756">
      <w:start w:val="1"/>
      <w:numFmt w:val="bullet"/>
      <w:lvlText w:val="o"/>
      <w:lvlJc w:val="left"/>
      <w:pPr>
        <w:ind w:left="3600" w:hanging="360"/>
      </w:pPr>
      <w:rPr>
        <w:rFonts w:ascii="Courier New" w:hAnsi="Courier New" w:hint="default"/>
      </w:rPr>
    </w:lvl>
    <w:lvl w:ilvl="5" w:tplc="BA96B872">
      <w:start w:val="1"/>
      <w:numFmt w:val="bullet"/>
      <w:lvlText w:val=""/>
      <w:lvlJc w:val="left"/>
      <w:pPr>
        <w:ind w:left="4320" w:hanging="360"/>
      </w:pPr>
      <w:rPr>
        <w:rFonts w:ascii="Wingdings" w:hAnsi="Wingdings" w:hint="default"/>
      </w:rPr>
    </w:lvl>
    <w:lvl w:ilvl="6" w:tplc="A43E5420">
      <w:start w:val="1"/>
      <w:numFmt w:val="bullet"/>
      <w:lvlText w:val=""/>
      <w:lvlJc w:val="left"/>
      <w:pPr>
        <w:ind w:left="5040" w:hanging="360"/>
      </w:pPr>
      <w:rPr>
        <w:rFonts w:ascii="Symbol" w:hAnsi="Symbol" w:hint="default"/>
      </w:rPr>
    </w:lvl>
    <w:lvl w:ilvl="7" w:tplc="9F6426F4">
      <w:start w:val="1"/>
      <w:numFmt w:val="bullet"/>
      <w:lvlText w:val="o"/>
      <w:lvlJc w:val="left"/>
      <w:pPr>
        <w:ind w:left="5760" w:hanging="360"/>
      </w:pPr>
      <w:rPr>
        <w:rFonts w:ascii="Courier New" w:hAnsi="Courier New" w:hint="default"/>
      </w:rPr>
    </w:lvl>
    <w:lvl w:ilvl="8" w:tplc="CCAC8D36">
      <w:start w:val="1"/>
      <w:numFmt w:val="bullet"/>
      <w:lvlText w:val=""/>
      <w:lvlJc w:val="left"/>
      <w:pPr>
        <w:ind w:left="6480" w:hanging="360"/>
      </w:pPr>
      <w:rPr>
        <w:rFonts w:ascii="Wingdings" w:hAnsi="Wingdings" w:hint="default"/>
      </w:rPr>
    </w:lvl>
  </w:abstractNum>
  <w:abstractNum w:abstractNumId="6" w15:restartNumberingAfterBreak="0">
    <w:nsid w:val="45D665E1"/>
    <w:multiLevelType w:val="hybridMultilevel"/>
    <w:tmpl w:val="FA343C70"/>
    <w:lvl w:ilvl="0" w:tplc="01545024">
      <w:start w:val="1"/>
      <w:numFmt w:val="bullet"/>
      <w:lvlText w:val=""/>
      <w:lvlJc w:val="left"/>
      <w:pPr>
        <w:ind w:left="1068" w:hanging="360"/>
      </w:pPr>
      <w:rPr>
        <w:rFonts w:ascii="Symbol" w:hAnsi="Symbol" w:hint="default"/>
      </w:rPr>
    </w:lvl>
    <w:lvl w:ilvl="1" w:tplc="D720858A">
      <w:start w:val="1"/>
      <w:numFmt w:val="bullet"/>
      <w:lvlText w:val="o"/>
      <w:lvlJc w:val="left"/>
      <w:pPr>
        <w:ind w:left="1788" w:hanging="360"/>
      </w:pPr>
      <w:rPr>
        <w:rFonts w:ascii="Courier New" w:hAnsi="Courier New" w:hint="default"/>
      </w:rPr>
    </w:lvl>
    <w:lvl w:ilvl="2" w:tplc="9AFAF020">
      <w:start w:val="1"/>
      <w:numFmt w:val="bullet"/>
      <w:lvlText w:val=""/>
      <w:lvlJc w:val="left"/>
      <w:pPr>
        <w:ind w:left="2508" w:hanging="360"/>
      </w:pPr>
      <w:rPr>
        <w:rFonts w:ascii="Wingdings" w:hAnsi="Wingdings" w:hint="default"/>
      </w:rPr>
    </w:lvl>
    <w:lvl w:ilvl="3" w:tplc="89E0ED18">
      <w:start w:val="1"/>
      <w:numFmt w:val="bullet"/>
      <w:lvlText w:val=""/>
      <w:lvlJc w:val="left"/>
      <w:pPr>
        <w:ind w:left="3228" w:hanging="360"/>
      </w:pPr>
      <w:rPr>
        <w:rFonts w:ascii="Symbol" w:hAnsi="Symbol" w:hint="default"/>
      </w:rPr>
    </w:lvl>
    <w:lvl w:ilvl="4" w:tplc="70B69790">
      <w:start w:val="1"/>
      <w:numFmt w:val="bullet"/>
      <w:lvlText w:val="o"/>
      <w:lvlJc w:val="left"/>
      <w:pPr>
        <w:ind w:left="3948" w:hanging="360"/>
      </w:pPr>
      <w:rPr>
        <w:rFonts w:ascii="Courier New" w:hAnsi="Courier New" w:hint="default"/>
      </w:rPr>
    </w:lvl>
    <w:lvl w:ilvl="5" w:tplc="002E3924">
      <w:start w:val="1"/>
      <w:numFmt w:val="bullet"/>
      <w:lvlText w:val=""/>
      <w:lvlJc w:val="left"/>
      <w:pPr>
        <w:ind w:left="4668" w:hanging="360"/>
      </w:pPr>
      <w:rPr>
        <w:rFonts w:ascii="Wingdings" w:hAnsi="Wingdings" w:hint="default"/>
      </w:rPr>
    </w:lvl>
    <w:lvl w:ilvl="6" w:tplc="9870A3FE">
      <w:start w:val="1"/>
      <w:numFmt w:val="bullet"/>
      <w:lvlText w:val=""/>
      <w:lvlJc w:val="left"/>
      <w:pPr>
        <w:ind w:left="5388" w:hanging="360"/>
      </w:pPr>
      <w:rPr>
        <w:rFonts w:ascii="Symbol" w:hAnsi="Symbol" w:hint="default"/>
      </w:rPr>
    </w:lvl>
    <w:lvl w:ilvl="7" w:tplc="BEE01494">
      <w:start w:val="1"/>
      <w:numFmt w:val="bullet"/>
      <w:lvlText w:val="o"/>
      <w:lvlJc w:val="left"/>
      <w:pPr>
        <w:ind w:left="6108" w:hanging="360"/>
      </w:pPr>
      <w:rPr>
        <w:rFonts w:ascii="Courier New" w:hAnsi="Courier New" w:hint="default"/>
      </w:rPr>
    </w:lvl>
    <w:lvl w:ilvl="8" w:tplc="D93C8CC2">
      <w:start w:val="1"/>
      <w:numFmt w:val="bullet"/>
      <w:lvlText w:val=""/>
      <w:lvlJc w:val="left"/>
      <w:pPr>
        <w:ind w:left="6828" w:hanging="360"/>
      </w:pPr>
      <w:rPr>
        <w:rFonts w:ascii="Wingdings" w:hAnsi="Wingdings" w:hint="default"/>
      </w:rPr>
    </w:lvl>
  </w:abstractNum>
  <w:abstractNum w:abstractNumId="7" w15:restartNumberingAfterBreak="0">
    <w:nsid w:val="501A3BF5"/>
    <w:multiLevelType w:val="hybridMultilevel"/>
    <w:tmpl w:val="FC4809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B8E1780"/>
    <w:multiLevelType w:val="multilevel"/>
    <w:tmpl w:val="6E9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9B5698"/>
    <w:multiLevelType w:val="hybridMultilevel"/>
    <w:tmpl w:val="779AB984"/>
    <w:lvl w:ilvl="0" w:tplc="ADD08C8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CE2F86"/>
    <w:multiLevelType w:val="hybridMultilevel"/>
    <w:tmpl w:val="7BF4C5F6"/>
    <w:lvl w:ilvl="0" w:tplc="E8A49C7A">
      <w:start w:val="1"/>
      <w:numFmt w:val="bullet"/>
      <w:lvlText w:val=""/>
      <w:lvlJc w:val="left"/>
      <w:pPr>
        <w:ind w:left="720" w:hanging="360"/>
      </w:pPr>
      <w:rPr>
        <w:rFonts w:ascii="Symbol" w:hAnsi="Symbol" w:hint="default"/>
      </w:rPr>
    </w:lvl>
    <w:lvl w:ilvl="1" w:tplc="907A30F8">
      <w:start w:val="1"/>
      <w:numFmt w:val="bullet"/>
      <w:lvlText w:val="o"/>
      <w:lvlJc w:val="left"/>
      <w:pPr>
        <w:ind w:left="1440" w:hanging="360"/>
      </w:pPr>
      <w:rPr>
        <w:rFonts w:ascii="Courier New" w:hAnsi="Courier New" w:hint="default"/>
      </w:rPr>
    </w:lvl>
    <w:lvl w:ilvl="2" w:tplc="E100720C">
      <w:start w:val="1"/>
      <w:numFmt w:val="bullet"/>
      <w:lvlText w:val=""/>
      <w:lvlJc w:val="left"/>
      <w:pPr>
        <w:ind w:left="2160" w:hanging="360"/>
      </w:pPr>
      <w:rPr>
        <w:rFonts w:ascii="Wingdings" w:hAnsi="Wingdings" w:hint="default"/>
      </w:rPr>
    </w:lvl>
    <w:lvl w:ilvl="3" w:tplc="D72EA062">
      <w:start w:val="1"/>
      <w:numFmt w:val="bullet"/>
      <w:lvlText w:val=""/>
      <w:lvlJc w:val="left"/>
      <w:pPr>
        <w:ind w:left="2880" w:hanging="360"/>
      </w:pPr>
      <w:rPr>
        <w:rFonts w:ascii="Symbol" w:hAnsi="Symbol" w:hint="default"/>
      </w:rPr>
    </w:lvl>
    <w:lvl w:ilvl="4" w:tplc="5B94BFEC">
      <w:start w:val="1"/>
      <w:numFmt w:val="bullet"/>
      <w:lvlText w:val="o"/>
      <w:lvlJc w:val="left"/>
      <w:pPr>
        <w:ind w:left="3600" w:hanging="360"/>
      </w:pPr>
      <w:rPr>
        <w:rFonts w:ascii="Courier New" w:hAnsi="Courier New" w:hint="default"/>
      </w:rPr>
    </w:lvl>
    <w:lvl w:ilvl="5" w:tplc="55E0FD7A">
      <w:start w:val="1"/>
      <w:numFmt w:val="bullet"/>
      <w:lvlText w:val=""/>
      <w:lvlJc w:val="left"/>
      <w:pPr>
        <w:ind w:left="4320" w:hanging="360"/>
      </w:pPr>
      <w:rPr>
        <w:rFonts w:ascii="Wingdings" w:hAnsi="Wingdings" w:hint="default"/>
      </w:rPr>
    </w:lvl>
    <w:lvl w:ilvl="6" w:tplc="C4D4A69A">
      <w:start w:val="1"/>
      <w:numFmt w:val="bullet"/>
      <w:lvlText w:val=""/>
      <w:lvlJc w:val="left"/>
      <w:pPr>
        <w:ind w:left="5040" w:hanging="360"/>
      </w:pPr>
      <w:rPr>
        <w:rFonts w:ascii="Symbol" w:hAnsi="Symbol" w:hint="default"/>
      </w:rPr>
    </w:lvl>
    <w:lvl w:ilvl="7" w:tplc="DF067706">
      <w:start w:val="1"/>
      <w:numFmt w:val="bullet"/>
      <w:lvlText w:val="o"/>
      <w:lvlJc w:val="left"/>
      <w:pPr>
        <w:ind w:left="5760" w:hanging="360"/>
      </w:pPr>
      <w:rPr>
        <w:rFonts w:ascii="Courier New" w:hAnsi="Courier New" w:hint="default"/>
      </w:rPr>
    </w:lvl>
    <w:lvl w:ilvl="8" w:tplc="AB66033A">
      <w:start w:val="1"/>
      <w:numFmt w:val="bullet"/>
      <w:lvlText w:val=""/>
      <w:lvlJc w:val="left"/>
      <w:pPr>
        <w:ind w:left="6480" w:hanging="360"/>
      </w:pPr>
      <w:rPr>
        <w:rFonts w:ascii="Wingdings" w:hAnsi="Wingdings" w:hint="default"/>
      </w:rPr>
    </w:lvl>
  </w:abstractNum>
  <w:num w:numId="1" w16cid:durableId="2005887018">
    <w:abstractNumId w:val="4"/>
  </w:num>
  <w:num w:numId="2" w16cid:durableId="814881744">
    <w:abstractNumId w:val="9"/>
  </w:num>
  <w:num w:numId="3" w16cid:durableId="1683973290">
    <w:abstractNumId w:val="0"/>
  </w:num>
  <w:num w:numId="4" w16cid:durableId="83382075">
    <w:abstractNumId w:val="3"/>
  </w:num>
  <w:num w:numId="5" w16cid:durableId="561407912">
    <w:abstractNumId w:val="7"/>
  </w:num>
  <w:num w:numId="6" w16cid:durableId="1232502574">
    <w:abstractNumId w:val="2"/>
  </w:num>
  <w:num w:numId="7" w16cid:durableId="887961649">
    <w:abstractNumId w:val="1"/>
  </w:num>
  <w:num w:numId="8" w16cid:durableId="81487729">
    <w:abstractNumId w:val="10"/>
  </w:num>
  <w:num w:numId="9" w16cid:durableId="288320171">
    <w:abstractNumId w:val="5"/>
  </w:num>
  <w:num w:numId="10" w16cid:durableId="925456967">
    <w:abstractNumId w:val="6"/>
  </w:num>
  <w:num w:numId="11" w16cid:durableId="9859400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E0C"/>
    <w:rsid w:val="00000F32"/>
    <w:rsid w:val="00020641"/>
    <w:rsid w:val="000337BC"/>
    <w:rsid w:val="00041375"/>
    <w:rsid w:val="00054649"/>
    <w:rsid w:val="000564BB"/>
    <w:rsid w:val="00070E10"/>
    <w:rsid w:val="000939FA"/>
    <w:rsid w:val="000A7E8C"/>
    <w:rsid w:val="000C5E04"/>
    <w:rsid w:val="000F3F97"/>
    <w:rsid w:val="0010216F"/>
    <w:rsid w:val="0012379D"/>
    <w:rsid w:val="00144DBA"/>
    <w:rsid w:val="00153958"/>
    <w:rsid w:val="00154075"/>
    <w:rsid w:val="001643C2"/>
    <w:rsid w:val="00187CDC"/>
    <w:rsid w:val="001A2814"/>
    <w:rsid w:val="001A7103"/>
    <w:rsid w:val="001B21D0"/>
    <w:rsid w:val="001B2A01"/>
    <w:rsid w:val="001C11CD"/>
    <w:rsid w:val="001C191F"/>
    <w:rsid w:val="001C2327"/>
    <w:rsid w:val="001D03EA"/>
    <w:rsid w:val="001D5AD9"/>
    <w:rsid w:val="001E157D"/>
    <w:rsid w:val="001F24F7"/>
    <w:rsid w:val="00202391"/>
    <w:rsid w:val="00233DA5"/>
    <w:rsid w:val="00240764"/>
    <w:rsid w:val="00242345"/>
    <w:rsid w:val="00243FBB"/>
    <w:rsid w:val="00252CE3"/>
    <w:rsid w:val="0025385D"/>
    <w:rsid w:val="002539D1"/>
    <w:rsid w:val="00255B4A"/>
    <w:rsid w:val="00273396"/>
    <w:rsid w:val="00280376"/>
    <w:rsid w:val="00286DE2"/>
    <w:rsid w:val="00297464"/>
    <w:rsid w:val="002A488E"/>
    <w:rsid w:val="002B19AC"/>
    <w:rsid w:val="002B7469"/>
    <w:rsid w:val="002E1759"/>
    <w:rsid w:val="00312333"/>
    <w:rsid w:val="00326F74"/>
    <w:rsid w:val="00377469"/>
    <w:rsid w:val="00377B9A"/>
    <w:rsid w:val="00382586"/>
    <w:rsid w:val="00383929"/>
    <w:rsid w:val="003878BA"/>
    <w:rsid w:val="003942E8"/>
    <w:rsid w:val="003A4DA9"/>
    <w:rsid w:val="003C05F6"/>
    <w:rsid w:val="003C133A"/>
    <w:rsid w:val="003C64E4"/>
    <w:rsid w:val="003C7D8F"/>
    <w:rsid w:val="003D7EE6"/>
    <w:rsid w:val="003E1EBE"/>
    <w:rsid w:val="003E4FA5"/>
    <w:rsid w:val="003E67B3"/>
    <w:rsid w:val="003F2376"/>
    <w:rsid w:val="00415B67"/>
    <w:rsid w:val="00416F25"/>
    <w:rsid w:val="0042016F"/>
    <w:rsid w:val="00422DE4"/>
    <w:rsid w:val="00424D2B"/>
    <w:rsid w:val="00436B88"/>
    <w:rsid w:val="00442479"/>
    <w:rsid w:val="00460411"/>
    <w:rsid w:val="00477515"/>
    <w:rsid w:val="004865FD"/>
    <w:rsid w:val="00486767"/>
    <w:rsid w:val="004A129F"/>
    <w:rsid w:val="004D3011"/>
    <w:rsid w:val="004E405F"/>
    <w:rsid w:val="005108B4"/>
    <w:rsid w:val="005153E3"/>
    <w:rsid w:val="005309B9"/>
    <w:rsid w:val="00541192"/>
    <w:rsid w:val="00547FB4"/>
    <w:rsid w:val="00557132"/>
    <w:rsid w:val="00560BE5"/>
    <w:rsid w:val="00571B3A"/>
    <w:rsid w:val="00572EBC"/>
    <w:rsid w:val="005A54C6"/>
    <w:rsid w:val="005B688A"/>
    <w:rsid w:val="005C1495"/>
    <w:rsid w:val="005D51EF"/>
    <w:rsid w:val="00610129"/>
    <w:rsid w:val="0062740A"/>
    <w:rsid w:val="006519BE"/>
    <w:rsid w:val="00652E00"/>
    <w:rsid w:val="006668E8"/>
    <w:rsid w:val="006762AA"/>
    <w:rsid w:val="00680140"/>
    <w:rsid w:val="00693FB2"/>
    <w:rsid w:val="006A033C"/>
    <w:rsid w:val="006A7F95"/>
    <w:rsid w:val="006D4AD0"/>
    <w:rsid w:val="006D4B10"/>
    <w:rsid w:val="006E25C4"/>
    <w:rsid w:val="006F221C"/>
    <w:rsid w:val="00735562"/>
    <w:rsid w:val="00736BD5"/>
    <w:rsid w:val="00737070"/>
    <w:rsid w:val="0075497D"/>
    <w:rsid w:val="00757297"/>
    <w:rsid w:val="007716AC"/>
    <w:rsid w:val="007A48BA"/>
    <w:rsid w:val="007A73F5"/>
    <w:rsid w:val="007B7BD3"/>
    <w:rsid w:val="007B7E38"/>
    <w:rsid w:val="007C5558"/>
    <w:rsid w:val="007C68F3"/>
    <w:rsid w:val="007E4B28"/>
    <w:rsid w:val="007F27B9"/>
    <w:rsid w:val="007F5122"/>
    <w:rsid w:val="008036DC"/>
    <w:rsid w:val="00810ABC"/>
    <w:rsid w:val="00811DDB"/>
    <w:rsid w:val="00812F3B"/>
    <w:rsid w:val="00814630"/>
    <w:rsid w:val="00826193"/>
    <w:rsid w:val="00876022"/>
    <w:rsid w:val="008773FC"/>
    <w:rsid w:val="00877BDA"/>
    <w:rsid w:val="00881B59"/>
    <w:rsid w:val="00883FCE"/>
    <w:rsid w:val="00894404"/>
    <w:rsid w:val="008A6E57"/>
    <w:rsid w:val="008D5737"/>
    <w:rsid w:val="008D61F6"/>
    <w:rsid w:val="008E0472"/>
    <w:rsid w:val="008E6FFD"/>
    <w:rsid w:val="008E6FFF"/>
    <w:rsid w:val="00901753"/>
    <w:rsid w:val="00901977"/>
    <w:rsid w:val="0091110D"/>
    <w:rsid w:val="00914F48"/>
    <w:rsid w:val="0094072B"/>
    <w:rsid w:val="0094153C"/>
    <w:rsid w:val="00941D9C"/>
    <w:rsid w:val="009432A8"/>
    <w:rsid w:val="00944C98"/>
    <w:rsid w:val="0095595D"/>
    <w:rsid w:val="00965972"/>
    <w:rsid w:val="00970236"/>
    <w:rsid w:val="0097433C"/>
    <w:rsid w:val="00990F72"/>
    <w:rsid w:val="009A481C"/>
    <w:rsid w:val="009B3F07"/>
    <w:rsid w:val="009B5032"/>
    <w:rsid w:val="009B750F"/>
    <w:rsid w:val="009C5511"/>
    <w:rsid w:val="009D1485"/>
    <w:rsid w:val="009D7AC5"/>
    <w:rsid w:val="009E29F2"/>
    <w:rsid w:val="009E303F"/>
    <w:rsid w:val="009F07B1"/>
    <w:rsid w:val="009F451A"/>
    <w:rsid w:val="00A0182A"/>
    <w:rsid w:val="00A03157"/>
    <w:rsid w:val="00A12C6F"/>
    <w:rsid w:val="00A321BC"/>
    <w:rsid w:val="00A73643"/>
    <w:rsid w:val="00A83B39"/>
    <w:rsid w:val="00A87778"/>
    <w:rsid w:val="00A95ABD"/>
    <w:rsid w:val="00AA7498"/>
    <w:rsid w:val="00AF2DDA"/>
    <w:rsid w:val="00AF43D4"/>
    <w:rsid w:val="00AF7135"/>
    <w:rsid w:val="00B1321F"/>
    <w:rsid w:val="00B168A3"/>
    <w:rsid w:val="00B30F2D"/>
    <w:rsid w:val="00B34AB8"/>
    <w:rsid w:val="00B34EC0"/>
    <w:rsid w:val="00B46887"/>
    <w:rsid w:val="00B573C0"/>
    <w:rsid w:val="00B643B3"/>
    <w:rsid w:val="00B74B30"/>
    <w:rsid w:val="00BA36B6"/>
    <w:rsid w:val="00BA46C7"/>
    <w:rsid w:val="00BF243D"/>
    <w:rsid w:val="00BF5679"/>
    <w:rsid w:val="00C0392A"/>
    <w:rsid w:val="00C32675"/>
    <w:rsid w:val="00C37D55"/>
    <w:rsid w:val="00C474F1"/>
    <w:rsid w:val="00C52C86"/>
    <w:rsid w:val="00C54E6F"/>
    <w:rsid w:val="00C6214A"/>
    <w:rsid w:val="00C866DD"/>
    <w:rsid w:val="00C86B25"/>
    <w:rsid w:val="00CA44A9"/>
    <w:rsid w:val="00CA45B3"/>
    <w:rsid w:val="00CA6E47"/>
    <w:rsid w:val="00CC1CAD"/>
    <w:rsid w:val="00D05E47"/>
    <w:rsid w:val="00D14172"/>
    <w:rsid w:val="00D155D1"/>
    <w:rsid w:val="00D20763"/>
    <w:rsid w:val="00D26A2C"/>
    <w:rsid w:val="00D32F57"/>
    <w:rsid w:val="00D330CF"/>
    <w:rsid w:val="00D408DD"/>
    <w:rsid w:val="00D42357"/>
    <w:rsid w:val="00D42F6D"/>
    <w:rsid w:val="00D43D64"/>
    <w:rsid w:val="00D4746A"/>
    <w:rsid w:val="00D7202C"/>
    <w:rsid w:val="00DB2372"/>
    <w:rsid w:val="00DC15CA"/>
    <w:rsid w:val="00DD22F8"/>
    <w:rsid w:val="00DE7747"/>
    <w:rsid w:val="00DF3607"/>
    <w:rsid w:val="00E01024"/>
    <w:rsid w:val="00E0334A"/>
    <w:rsid w:val="00E13434"/>
    <w:rsid w:val="00E25981"/>
    <w:rsid w:val="00E335A2"/>
    <w:rsid w:val="00E35B56"/>
    <w:rsid w:val="00E833B8"/>
    <w:rsid w:val="00E860AA"/>
    <w:rsid w:val="00E93628"/>
    <w:rsid w:val="00EC0FE1"/>
    <w:rsid w:val="00EC74B6"/>
    <w:rsid w:val="00ED65BF"/>
    <w:rsid w:val="00F04B1C"/>
    <w:rsid w:val="00F076DC"/>
    <w:rsid w:val="00F14BC0"/>
    <w:rsid w:val="00F30000"/>
    <w:rsid w:val="00F322A5"/>
    <w:rsid w:val="00F72432"/>
    <w:rsid w:val="00F76EF1"/>
    <w:rsid w:val="00F81BAA"/>
    <w:rsid w:val="00F93DCD"/>
    <w:rsid w:val="00FA0761"/>
    <w:rsid w:val="00FA6382"/>
    <w:rsid w:val="00FB2883"/>
    <w:rsid w:val="00FB3E0C"/>
    <w:rsid w:val="00FC128A"/>
    <w:rsid w:val="00FD4794"/>
    <w:rsid w:val="00FE0E81"/>
    <w:rsid w:val="00FF3C26"/>
    <w:rsid w:val="00FF4A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9341A"/>
  <w15:docId w15:val="{E381A236-ED1C-4F8C-948C-703D9F81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3B8"/>
    <w:pPr>
      <w:spacing w:after="0" w:line="240" w:lineRule="auto"/>
    </w:pPr>
  </w:style>
  <w:style w:type="paragraph" w:styleId="Overskrift1">
    <w:name w:val="heading 1"/>
    <w:basedOn w:val="Normal"/>
    <w:next w:val="Normal"/>
    <w:link w:val="Overskrift1Tegn"/>
    <w:uiPriority w:val="9"/>
    <w:qFormat/>
    <w:rsid w:val="00F81BAA"/>
    <w:pPr>
      <w:keepNext/>
      <w:keepLines/>
      <w:spacing w:before="24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F81BAA"/>
    <w:pPr>
      <w:keepNext/>
      <w:keepLines/>
      <w:spacing w:before="40"/>
      <w:outlineLvl w:val="1"/>
    </w:pPr>
    <w:rPr>
      <w:rFonts w:eastAsiaTheme="majorEastAsia" w:cstheme="majorBidi"/>
      <w:b/>
      <w:sz w:val="26"/>
      <w:szCs w:val="26"/>
    </w:rPr>
  </w:style>
  <w:style w:type="paragraph" w:styleId="Overskrift3">
    <w:name w:val="heading 3"/>
    <w:basedOn w:val="Normal"/>
    <w:next w:val="Normal"/>
    <w:link w:val="Overskrift3Tegn"/>
    <w:uiPriority w:val="9"/>
    <w:semiHidden/>
    <w:unhideWhenUsed/>
    <w:qFormat/>
    <w:rsid w:val="00F81BAA"/>
    <w:pPr>
      <w:keepNext/>
      <w:keepLines/>
      <w:spacing w:before="40"/>
      <w:outlineLvl w:val="2"/>
    </w:pPr>
    <w:rPr>
      <w:rFonts w:eastAsiaTheme="majorEastAsia" w:cstheme="majorBidi"/>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rsid w:val="00F81BAA"/>
    <w:pPr>
      <w:numPr>
        <w:ilvl w:val="1"/>
      </w:numPr>
      <w:spacing w:after="160"/>
    </w:pPr>
    <w:rPr>
      <w:rFonts w:asciiTheme="minorHAnsi" w:eastAsiaTheme="minorEastAsia" w:hAnsiTheme="minorHAnsi"/>
      <w:color w:val="5A5A5A" w:themeColor="text1" w:themeTint="A5"/>
      <w:spacing w:val="15"/>
    </w:rPr>
  </w:style>
  <w:style w:type="character" w:customStyle="1" w:styleId="UndertittelTegn">
    <w:name w:val="Undertittel Tegn"/>
    <w:basedOn w:val="Standardskriftforavsnitt"/>
    <w:link w:val="Undertittel"/>
    <w:uiPriority w:val="11"/>
    <w:rsid w:val="00F81BAA"/>
    <w:rPr>
      <w:rFonts w:asciiTheme="minorHAnsi" w:eastAsiaTheme="minorEastAsia" w:hAnsiTheme="minorHAnsi"/>
      <w:color w:val="5A5A5A" w:themeColor="text1" w:themeTint="A5"/>
      <w:spacing w:val="15"/>
    </w:rPr>
  </w:style>
  <w:style w:type="character" w:customStyle="1" w:styleId="Overskrift2Tegn">
    <w:name w:val="Overskrift 2 Tegn"/>
    <w:basedOn w:val="Standardskriftforavsnitt"/>
    <w:link w:val="Overskrift2"/>
    <w:uiPriority w:val="9"/>
    <w:rsid w:val="00F81BAA"/>
    <w:rPr>
      <w:rFonts w:eastAsiaTheme="majorEastAsia" w:cstheme="majorBidi"/>
      <w:b/>
      <w:sz w:val="26"/>
      <w:szCs w:val="26"/>
    </w:rPr>
  </w:style>
  <w:style w:type="character" w:customStyle="1" w:styleId="Overskrift1Tegn">
    <w:name w:val="Overskrift 1 Tegn"/>
    <w:basedOn w:val="Standardskriftforavsnitt"/>
    <w:link w:val="Overskrift1"/>
    <w:uiPriority w:val="9"/>
    <w:rsid w:val="00F81BAA"/>
    <w:rPr>
      <w:rFonts w:eastAsiaTheme="majorEastAsia" w:cstheme="majorBidi"/>
      <w:b/>
      <w:sz w:val="32"/>
      <w:szCs w:val="32"/>
    </w:rPr>
  </w:style>
  <w:style w:type="character" w:customStyle="1" w:styleId="Overskrift3Tegn">
    <w:name w:val="Overskrift 3 Tegn"/>
    <w:basedOn w:val="Standardskriftforavsnitt"/>
    <w:link w:val="Overskrift3"/>
    <w:uiPriority w:val="9"/>
    <w:semiHidden/>
    <w:rsid w:val="00F81BAA"/>
    <w:rPr>
      <w:rFonts w:eastAsiaTheme="majorEastAsia" w:cstheme="majorBidi"/>
      <w:sz w:val="24"/>
      <w:szCs w:val="24"/>
    </w:rPr>
  </w:style>
  <w:style w:type="paragraph" w:styleId="Bunntekst">
    <w:name w:val="footer"/>
    <w:basedOn w:val="Normal"/>
    <w:link w:val="BunntekstTegn"/>
    <w:uiPriority w:val="99"/>
    <w:unhideWhenUsed/>
    <w:rsid w:val="003F2376"/>
    <w:pPr>
      <w:tabs>
        <w:tab w:val="center" w:pos="4536"/>
        <w:tab w:val="right" w:pos="9072"/>
      </w:tabs>
    </w:pPr>
  </w:style>
  <w:style w:type="table" w:styleId="Tabellrutenett">
    <w:name w:val="Table Grid"/>
    <w:basedOn w:val="Vanligtabell"/>
    <w:uiPriority w:val="59"/>
    <w:rsid w:val="00FB3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C0392A"/>
    <w:rPr>
      <w:color w:val="808080"/>
    </w:rPr>
  </w:style>
  <w:style w:type="paragraph" w:styleId="Bobletekst">
    <w:name w:val="Balloon Text"/>
    <w:basedOn w:val="Normal"/>
    <w:link w:val="BobletekstTegn"/>
    <w:uiPriority w:val="99"/>
    <w:semiHidden/>
    <w:unhideWhenUsed/>
    <w:rsid w:val="003942E8"/>
    <w:rPr>
      <w:rFonts w:ascii="Tahoma" w:hAnsi="Tahoma" w:cs="Tahoma"/>
      <w:sz w:val="16"/>
      <w:szCs w:val="16"/>
    </w:rPr>
  </w:style>
  <w:style w:type="character" w:customStyle="1" w:styleId="BobletekstTegn">
    <w:name w:val="Bobletekst Tegn"/>
    <w:basedOn w:val="Standardskriftforavsnitt"/>
    <w:link w:val="Bobletekst"/>
    <w:uiPriority w:val="99"/>
    <w:semiHidden/>
    <w:rsid w:val="003942E8"/>
    <w:rPr>
      <w:rFonts w:ascii="Tahoma" w:hAnsi="Tahoma" w:cs="Tahoma"/>
      <w:sz w:val="16"/>
      <w:szCs w:val="16"/>
    </w:rPr>
  </w:style>
  <w:style w:type="character" w:customStyle="1" w:styleId="BunntekstTegn">
    <w:name w:val="Bunntekst Tegn"/>
    <w:basedOn w:val="Standardskriftforavsnitt"/>
    <w:link w:val="Bunntekst"/>
    <w:uiPriority w:val="99"/>
    <w:rsid w:val="003F2376"/>
  </w:style>
  <w:style w:type="paragraph" w:styleId="Topptekst">
    <w:name w:val="header"/>
    <w:basedOn w:val="Normal"/>
    <w:link w:val="TopptekstTegn"/>
    <w:unhideWhenUsed/>
    <w:rsid w:val="005108B4"/>
    <w:pPr>
      <w:tabs>
        <w:tab w:val="center" w:pos="4536"/>
        <w:tab w:val="right" w:pos="9072"/>
      </w:tabs>
    </w:pPr>
  </w:style>
  <w:style w:type="character" w:customStyle="1" w:styleId="TopptekstTegn">
    <w:name w:val="Topptekst Tegn"/>
    <w:basedOn w:val="Standardskriftforavsnitt"/>
    <w:link w:val="Topptekst"/>
    <w:rsid w:val="005108B4"/>
  </w:style>
  <w:style w:type="paragraph" w:customStyle="1" w:styleId="paragraph">
    <w:name w:val="paragraph"/>
    <w:basedOn w:val="Normal"/>
    <w:rsid w:val="00E35B56"/>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35B56"/>
  </w:style>
  <w:style w:type="character" w:customStyle="1" w:styleId="scxw218858283">
    <w:name w:val="scxw218858283"/>
    <w:basedOn w:val="Standardskriftforavsnitt"/>
    <w:rsid w:val="00E35B56"/>
  </w:style>
  <w:style w:type="character" w:customStyle="1" w:styleId="spellingerror">
    <w:name w:val="spellingerror"/>
    <w:basedOn w:val="Standardskriftforavsnitt"/>
    <w:rsid w:val="00E35B56"/>
  </w:style>
  <w:style w:type="character" w:customStyle="1" w:styleId="eop">
    <w:name w:val="eop"/>
    <w:basedOn w:val="Standardskriftforavsnitt"/>
    <w:rsid w:val="00E35B56"/>
  </w:style>
  <w:style w:type="character" w:customStyle="1" w:styleId="contentcontrolboundarysink">
    <w:name w:val="contentcontrolboundarysink"/>
    <w:basedOn w:val="Standardskriftforavsnitt"/>
    <w:rsid w:val="00974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87475">
      <w:bodyDiv w:val="1"/>
      <w:marLeft w:val="0"/>
      <w:marRight w:val="0"/>
      <w:marTop w:val="0"/>
      <w:marBottom w:val="0"/>
      <w:divBdr>
        <w:top w:val="none" w:sz="0" w:space="0" w:color="auto"/>
        <w:left w:val="none" w:sz="0" w:space="0" w:color="auto"/>
        <w:bottom w:val="none" w:sz="0" w:space="0" w:color="auto"/>
        <w:right w:val="none" w:sz="0" w:space="0" w:color="auto"/>
      </w:divBdr>
    </w:div>
    <w:div w:id="967778961">
      <w:bodyDiv w:val="1"/>
      <w:marLeft w:val="0"/>
      <w:marRight w:val="0"/>
      <w:marTop w:val="0"/>
      <w:marBottom w:val="0"/>
      <w:divBdr>
        <w:top w:val="none" w:sz="0" w:space="0" w:color="auto"/>
        <w:left w:val="none" w:sz="0" w:space="0" w:color="auto"/>
        <w:bottom w:val="none" w:sz="0" w:space="0" w:color="auto"/>
        <w:right w:val="none" w:sz="0" w:space="0" w:color="auto"/>
      </w:divBdr>
      <w:divsChild>
        <w:div w:id="208493769">
          <w:marLeft w:val="0"/>
          <w:marRight w:val="0"/>
          <w:marTop w:val="0"/>
          <w:marBottom w:val="0"/>
          <w:divBdr>
            <w:top w:val="none" w:sz="0" w:space="0" w:color="auto"/>
            <w:left w:val="none" w:sz="0" w:space="0" w:color="auto"/>
            <w:bottom w:val="none" w:sz="0" w:space="0" w:color="auto"/>
            <w:right w:val="none" w:sz="0" w:space="0" w:color="auto"/>
          </w:divBdr>
        </w:div>
        <w:div w:id="1018195373">
          <w:marLeft w:val="0"/>
          <w:marRight w:val="0"/>
          <w:marTop w:val="0"/>
          <w:marBottom w:val="0"/>
          <w:divBdr>
            <w:top w:val="none" w:sz="0" w:space="0" w:color="auto"/>
            <w:left w:val="none" w:sz="0" w:space="0" w:color="auto"/>
            <w:bottom w:val="none" w:sz="0" w:space="0" w:color="auto"/>
            <w:right w:val="none" w:sz="0" w:space="0" w:color="auto"/>
          </w:divBdr>
        </w:div>
        <w:div w:id="863635427">
          <w:marLeft w:val="0"/>
          <w:marRight w:val="0"/>
          <w:marTop w:val="0"/>
          <w:marBottom w:val="0"/>
          <w:divBdr>
            <w:top w:val="none" w:sz="0" w:space="0" w:color="auto"/>
            <w:left w:val="none" w:sz="0" w:space="0" w:color="auto"/>
            <w:bottom w:val="none" w:sz="0" w:space="0" w:color="auto"/>
            <w:right w:val="none" w:sz="0" w:space="0" w:color="auto"/>
          </w:divBdr>
        </w:div>
        <w:div w:id="279721851">
          <w:marLeft w:val="0"/>
          <w:marRight w:val="0"/>
          <w:marTop w:val="0"/>
          <w:marBottom w:val="0"/>
          <w:divBdr>
            <w:top w:val="none" w:sz="0" w:space="0" w:color="auto"/>
            <w:left w:val="none" w:sz="0" w:space="0" w:color="auto"/>
            <w:bottom w:val="none" w:sz="0" w:space="0" w:color="auto"/>
            <w:right w:val="none" w:sz="0" w:space="0" w:color="auto"/>
          </w:divBdr>
        </w:div>
        <w:div w:id="179465906">
          <w:marLeft w:val="0"/>
          <w:marRight w:val="0"/>
          <w:marTop w:val="0"/>
          <w:marBottom w:val="0"/>
          <w:divBdr>
            <w:top w:val="none" w:sz="0" w:space="0" w:color="auto"/>
            <w:left w:val="none" w:sz="0" w:space="0" w:color="auto"/>
            <w:bottom w:val="none" w:sz="0" w:space="0" w:color="auto"/>
            <w:right w:val="none" w:sz="0" w:space="0" w:color="auto"/>
          </w:divBdr>
        </w:div>
      </w:divsChild>
    </w:div>
    <w:div w:id="1319841433">
      <w:bodyDiv w:val="1"/>
      <w:marLeft w:val="0"/>
      <w:marRight w:val="0"/>
      <w:marTop w:val="0"/>
      <w:marBottom w:val="0"/>
      <w:divBdr>
        <w:top w:val="none" w:sz="0" w:space="0" w:color="auto"/>
        <w:left w:val="none" w:sz="0" w:space="0" w:color="auto"/>
        <w:bottom w:val="none" w:sz="0" w:space="0" w:color="auto"/>
        <w:right w:val="none" w:sz="0" w:space="0" w:color="auto"/>
      </w:divBdr>
    </w:div>
    <w:div w:id="1655912490">
      <w:bodyDiv w:val="1"/>
      <w:marLeft w:val="0"/>
      <w:marRight w:val="0"/>
      <w:marTop w:val="0"/>
      <w:marBottom w:val="0"/>
      <w:divBdr>
        <w:top w:val="none" w:sz="0" w:space="0" w:color="auto"/>
        <w:left w:val="none" w:sz="0" w:space="0" w:color="auto"/>
        <w:bottom w:val="none" w:sz="0" w:space="0" w:color="auto"/>
        <w:right w:val="none" w:sz="0" w:space="0" w:color="auto"/>
      </w:divBdr>
    </w:div>
    <w:div w:id="1739741230">
      <w:bodyDiv w:val="1"/>
      <w:marLeft w:val="0"/>
      <w:marRight w:val="0"/>
      <w:marTop w:val="0"/>
      <w:marBottom w:val="0"/>
      <w:divBdr>
        <w:top w:val="none" w:sz="0" w:space="0" w:color="auto"/>
        <w:left w:val="none" w:sz="0" w:space="0" w:color="auto"/>
        <w:bottom w:val="none" w:sz="0" w:space="0" w:color="auto"/>
        <w:right w:val="none" w:sz="0" w:space="0" w:color="auto"/>
      </w:divBdr>
      <w:divsChild>
        <w:div w:id="237178764">
          <w:marLeft w:val="0"/>
          <w:marRight w:val="0"/>
          <w:marTop w:val="0"/>
          <w:marBottom w:val="0"/>
          <w:divBdr>
            <w:top w:val="none" w:sz="0" w:space="0" w:color="auto"/>
            <w:left w:val="none" w:sz="0" w:space="0" w:color="auto"/>
            <w:bottom w:val="none" w:sz="0" w:space="0" w:color="auto"/>
            <w:right w:val="none" w:sz="0" w:space="0" w:color="auto"/>
          </w:divBdr>
        </w:div>
        <w:div w:id="83575535">
          <w:marLeft w:val="0"/>
          <w:marRight w:val="0"/>
          <w:marTop w:val="0"/>
          <w:marBottom w:val="0"/>
          <w:divBdr>
            <w:top w:val="none" w:sz="0" w:space="0" w:color="auto"/>
            <w:left w:val="none" w:sz="0" w:space="0" w:color="auto"/>
            <w:bottom w:val="none" w:sz="0" w:space="0" w:color="auto"/>
            <w:right w:val="none" w:sz="0" w:space="0" w:color="auto"/>
          </w:divBdr>
        </w:div>
        <w:div w:id="1752846651">
          <w:marLeft w:val="0"/>
          <w:marRight w:val="0"/>
          <w:marTop w:val="0"/>
          <w:marBottom w:val="0"/>
          <w:divBdr>
            <w:top w:val="none" w:sz="0" w:space="0" w:color="auto"/>
            <w:left w:val="none" w:sz="0" w:space="0" w:color="auto"/>
            <w:bottom w:val="none" w:sz="0" w:space="0" w:color="auto"/>
            <w:right w:val="none" w:sz="0" w:space="0" w:color="auto"/>
          </w:divBdr>
        </w:div>
        <w:div w:id="1776712847">
          <w:marLeft w:val="0"/>
          <w:marRight w:val="0"/>
          <w:marTop w:val="0"/>
          <w:marBottom w:val="0"/>
          <w:divBdr>
            <w:top w:val="none" w:sz="0" w:space="0" w:color="auto"/>
            <w:left w:val="none" w:sz="0" w:space="0" w:color="auto"/>
            <w:bottom w:val="none" w:sz="0" w:space="0" w:color="auto"/>
            <w:right w:val="none" w:sz="0" w:space="0" w:color="auto"/>
          </w:divBdr>
        </w:div>
        <w:div w:id="759063818">
          <w:marLeft w:val="0"/>
          <w:marRight w:val="0"/>
          <w:marTop w:val="0"/>
          <w:marBottom w:val="0"/>
          <w:divBdr>
            <w:top w:val="none" w:sz="0" w:space="0" w:color="auto"/>
            <w:left w:val="none" w:sz="0" w:space="0" w:color="auto"/>
            <w:bottom w:val="none" w:sz="0" w:space="0" w:color="auto"/>
            <w:right w:val="none" w:sz="0" w:space="0" w:color="auto"/>
          </w:divBdr>
        </w:div>
      </w:divsChild>
    </w:div>
    <w:div w:id="17974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word/header1.xml"/><Relationship Id="rId13" Type="http://schemas.openxmlformats.org/officeDocument/2006/relationships/footer" Target="/word/footer3.xml"/><Relationship Id="rId18" Type="http://schemas.openxmlformats.org/officeDocument/2006/relationships/customXml" Target="../customXml/item3.xml"/><Relationship Id="rId3" Type="http://schemas.openxmlformats.org/officeDocument/2006/relationships/styles" Target="/word/styles.xml"/><Relationship Id="rId7" Type="http://schemas.openxmlformats.org/officeDocument/2006/relationships/endnotes" Target="/word/endnotes.xml"/><Relationship Id="rId12" Type="http://schemas.openxmlformats.org/officeDocument/2006/relationships/header" Target="/word/header3.xml"/><Relationship Id="rId17" Type="http://schemas.openxmlformats.org/officeDocument/2006/relationships/customXml" Target="../customXml/item2.xml"/><Relationship Id="rId2" Type="http://schemas.openxmlformats.org/officeDocument/2006/relationships/numbering" Target="/word/numbering.xml"/><Relationship Id="rId16" Type="http://schemas.openxmlformats.org/officeDocument/2006/relationships/comments" Target="/word/comments.xml"/><Relationship Id="rId1" Type="http://schemas.openxmlformats.org/officeDocument/2006/relationships/customXml" Target="/customXml/item1.xml"/><Relationship Id="rId6" Type="http://schemas.openxmlformats.org/officeDocument/2006/relationships/footnotes" Target="/word/footnotes.xml"/><Relationship Id="rId11" Type="http://schemas.openxmlformats.org/officeDocument/2006/relationships/footer" Target="/word/footer2.xml"/><Relationship Id="rId5" Type="http://schemas.openxmlformats.org/officeDocument/2006/relationships/webSettings" Target="/word/webSettings.xml"/><Relationship Id="rId15" Type="http://schemas.openxmlformats.org/officeDocument/2006/relationships/theme" Target="/word/theme/theme1.xml"/><Relationship Id="rId10" Type="http://schemas.openxmlformats.org/officeDocument/2006/relationships/footer" Target="/word/footer1.xml"/><Relationship Id="rId19" Type="http://schemas.openxmlformats.org/officeDocument/2006/relationships/customXml" Target="../customXml/item4.xml"/><Relationship Id="rId4" Type="http://schemas.openxmlformats.org/officeDocument/2006/relationships/settings" Target="/word/settings.xml"/><Relationship Id="rId9" Type="http://schemas.openxmlformats.org/officeDocument/2006/relationships/header" Target="/word/header2.xml"/><Relationship Id="rId14" Type="http://schemas.openxmlformats.org/officeDocument/2006/relationships/fontTable" Target="/word/fontTable.xml"/></Relationships>
</file>

<file path=word/_rels/footer3.xml.rels>&#65279;<?xml version="1.0" encoding="utf-8"?><Relationships xmlns="http://schemas.openxmlformats.org/package/2006/relationships"><Relationship Type="http://schemas.openxmlformats.org/officeDocument/2006/relationships/hyperlink" Target="https://www.nannestad.kommune.no/" TargetMode="External" Id="rId1" /></Relationships>
</file>

<file path=word/_rels/header3.xml.rels>&#65279;<?xml version="1.0" encoding="utf-8"?><Relationships xmlns="http://schemas.openxmlformats.org/package/2006/relationships"><Relationship Type="http://schemas.openxmlformats.org/officeDocument/2006/relationships/image" Target="/word/media/image1.jpeg" Id="rId1" /></Relationships>
</file>

<file path=word/_rels/settings.xml.rels>&#65279;<?xml version="1.0" encoding="utf-8"?><Relationships xmlns="http://schemas.openxmlformats.org/package/2006/relationships"><Relationship Type="http://schemas.openxmlformats.org/officeDocument/2006/relationships/attachedTemplate" Target="file:///C:\Windows\system32\8.%20Delegert%20utg&#229;ende%20vedtak%20-%20navn%20hentet%20fra%20sekvensiell%20oppgavebehandling" TargetMode="External" Id="rId1"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customXml/itemProps1.xml" Id="rId1"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ocument>
  <properties>
    <mutualMergeSupport>False</mutualMergeSupport>
    <templateURI>docx</templateURI>
    <mergeMode>MergeOne</mergeMode>
    <language/>
    <showHiddenMark>False</showHiddenMark>
    <docs>
      <doc>
        <Sdm_AMPostNr>0277</Sdm_AMPostNr>
        <Sdm_AMAdr>Drammensveien 130C</Sdm_AMAdr>
        <sdm_sdfid>478836</sdm_sdfid>
        <Sdm_TblAvsmot>
          <table>
            <headers>
              <header>Sdm_Amnavn</header>
              <header>Sdm_Amadr</header>
              <header>Sdm_AMpostnr</header>
              <header>Sdm_AMPoststed</header>
            </headers>
          </table>
        </Sdm_TblAvsmot>
        <Sdm_Att>Simon Lillywhite</Sdm_Att>
        <sdm_watermark/>
        <Sdm_AMReferanse/>
        <Sdm_AMPoststed>Oslo</Sdm_AMPoststed>
        <Sdm_AMNavn>Map Arkitekter As</Sdm_AMNavn>
      </doc>
      <doc>
        <Sdm_AMPostNr>0277</Sdm_AMPostNr>
        <Sdm_AMAdr>Drammensveien 130C</Sdm_AMAdr>
        <sdm_sdfid>478837</sdm_sdfid>
        <Sdm_TblAvsmot>
          <table>
            <headers>
              <header>Sdm_Amnavn</header>
              <header>Sdm_Amadr</header>
              <header>Sdm_AMpostnr</header>
              <header>Sdm_AMPoststed</header>
            </headers>
            <row>
              <cell>Map Arkitekter As</cell>
              <cell>Drammensveien 130C</cell>
              <cell>0277</cell>
              <cell>Oslo</cell>
            </row>
          </table>
        </Sdm_TblAvsmot>
        <Sdm_Att>Simon Lillywhite</Sdm_Att>
        <sdm_watermark>KOPI</sdm_watermark>
        <Sdm_AMReferanse/>
        <Sdm_AMPoststed>Oslo</Sdm_AMPoststed>
        <Sdm_AMNavn>Map Arkitekter As</Sdm_AMNavn>
      </doc>
    </docs>
    <websakInfo>
      <fletteDato>16.06.2026</fletteDato>
      <sakid>1000034368</sakid>
      <jpid>1000258949</jpid>
      <filUnique>1475521</filUnique>
      <filChecksumFørFlett>OHN0IR7bKNFfoft2Jgun8g==</filChecksumFørFlett>
      <erHoveddokument>True</erHoveddokument>
      <dcTitle>Tillatelse til tiltak - gnr 27 bnr 147 - Mikkel Revs veg 15 - Midlertidig brannstasjon</dcTitle>
      <sdfid>478836</sdfid>
    </websakInfo>
  </properties>
  <header>
    <Sse_Navn>Samfunnsutvikling</Sse_Navn>
  </header>
  <body>
    <TblBeh>
      <table>
        <simplefieldformat>
          <fullid>TblBeh__moeteBeh_saksnummer___1___1</fullid>
          <separator>, </separator>
          <value>26/95</value>
        </simplefieldformat>
        <headers>
          <header>moeteBeh_saksnummer</header>
        </headers>
        <row>
          <cell>26/95</cell>
        </row>
      </table>
    </TblBeh>
    <Sdm_AMAdr>Drammensveien 130C</Sdm_AMAdr>
    <TblVedlegg>
      <table>
        <headers>
          <header>ndb_Tittel</header>
        </headers>
        <row>
          <cell>2_KART_Situasjonsplan_D1-SITUASJONSKART</cell>
        </row>
        <row>
          <cell>6_TEGN_TegningNyFasade_E5-FASADER</cell>
        </row>
        <row>
          <cell>7_TEGN_TegningNyFasade_E6-PERSPEKTIVER</cell>
        </row>
        <row>
          <cell>8_TEGN_TegningNyPlan_E1-SITUASJONSPLAN</cell>
        </row>
        <row>
          <cell>9_TEGN_TegningNyPlan_E2-PLAN 01</cell>
        </row>
        <row>
          <cell>10_TEGN_TegningNyPlan_E3-PLAN 02</cell>
        </row>
        <row>
          <cell>11_TEGN_TegningNyttSnitt_E4-SNITT</cell>
        </row>
      </table>
    </TblVedlegg>
    <Sdo_Tittel>Tillatelse til tiltak - gnr 27 bnr 147 - Mikkel Revs veg 15 - Midlertidig brannstasjon</Sdo_Tittel>
    <Sbr_Navn>Tor Arnstein Andersen</Sbr_Navn>
    <nflSig_tittel>fagansvarlig byggesak og geodata</nflSig_tittel>
    <Sdo_DokNr>5</Sdo_DokNr>
    <Sdm_AMNavn>Map Arkitekter As</Sdm_AMNavn>
    <Spg_paragrafID> </Spg_paragrafID>
    <Sdo_Tittel2> </Sdo_Tittel2>
    <Sdm_AMPostNr>0277</Sdm_AMPostNr>
    <nflPar_navn>Tor Arnstein Andersen</nflPar_navn>
    <TblKopitil>
      <table>
        <headers>
          <header>Sdk_Navn</header>
          <header>Sdk_Adr</header>
          <header>Sdk_Postnr</header>
          <header>Sdk_Poststed</header>
        </headers>
        <row>
          <cell>Nannestad Kommune Kommunalteknikk</cell>
          <cell>Postboks 3</cell>
          <cell>2031</cell>
          <cell>Nannestad</cell>
        </row>
      </table>
    </TblKopitil>
    <Sdm_AMReferanse> </Sdm_AMReferanse>
    <nflSig_navn>Eystein Wilhelm Ruyter</nflSig_navn>
    <Sdm_Att>Simon Lillywhite</Sdm_Att>
    <Sdm_TblAvsmot>
      <table>
        <headers>
          <header>Sdm_Amnavn</header>
          <header>Sdm_Amadr</header>
          <header>Sdm_AMpostnr</header>
          <header>Sdm_AMPoststed</header>
        </headers>
        <row>
          <cell> </cell>
          <cell> </cell>
          <cell> </cell>
          <cell> </cell>
        </row>
      </table>
    </Sdm_TblAvsmot>
    <Sas_ArkivSakID>26/2366</Sas_ArkivSakID>
    <Sgr_Beskrivelse> </Sgr_Beskrivelse>
    <Sdm_AMPoststed>Oslo</Sdm_AMPoststed>
    <nflPar_tittel>rådgiver</nflPar_tittel>
    <Sdo_DokDato>12.06.2026</Sdo_DokDato>
  </body>
  <footer>
    <Soa_Adr> </Soa_Adr>
    <Soa_EmailAdr>postmottak@nannestad.kommune.no</Soa_EmailAdr>
    <Soa_Tlf>66 10 50 00</Soa_Tlf>
    <Soa_Besoeksadr>Teiealleen 31</Soa_Besoeksadr>
    <Soa_Poststed>NANNESTAD</Soa_Poststed>
  </footer>
</document>
</file>

<file path=customXml/item2.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A4DA1A-24F0-466D-A1A0-B0B34CB23C62}">
  <ds:schemaRefs/>
</ds:datastoreItem>
</file>

<file path=customXml/itemProps2.xml><?xml version="1.0" encoding="utf-8"?>
<ds:datastoreItem xmlns:ds="http://schemas.openxmlformats.org/officeDocument/2006/customXml" ds:itemID="{4306E0EC-74EA-40C9-8A62-F8D290997B11}"/>
</file>

<file path=customXml/itemProps3.xml><?xml version="1.0" encoding="utf-8"?>
<ds:datastoreItem xmlns:ds="http://schemas.openxmlformats.org/officeDocument/2006/customXml" ds:itemID="{CD863651-C11A-407B-84D8-0A9CBAF391D4}"/>
</file>

<file path=customXml/itemProps4.xml><?xml version="1.0" encoding="utf-8"?>
<ds:datastoreItem xmlns:ds="http://schemas.openxmlformats.org/officeDocument/2006/customXml" ds:itemID="{8DF51FCB-85E5-4F9C-B570-ADC0D70950D1}"/>
</file>

<file path=docProps/app.xml><?xml version="1.0" encoding="utf-8"?>
<Properties xmlns="http://schemas.openxmlformats.org/officeDocument/2006/extended-properties" xmlns:vt="http://schemas.openxmlformats.org/officeDocument/2006/docPropsVTypes">
  <Template>8. Delegert utgående vedtak - navn hentet fra sekvensiell oppgavebehandling</Template>
  <TotalTime>211</TotalTime>
  <Pages>5</Pages>
  <Words>1530</Words>
  <Characters>8109</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Tillatelse til tiltak - gnr 27 bnr 147 - Mikkel Revs veg 15 - Midlertidig brannstasjon</dc:title>
  <dc:creator>Ida Rogstad</dc:creator>
  <cp:lastModifiedBy>Tor Arnstein Andersen</cp:lastModifiedBy>
  <cp:revision>116</cp:revision>
  <dcterms:created xsi:type="dcterms:W3CDTF">2025-09-18T08:23:00Z</dcterms:created>
  <dcterms:modified xsi:type="dcterms:W3CDTF">2026-06-12T10:42:00Z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ltype">
    <vt:lpwstr>TilpassetFokusSak</vt:lpwstr>
  </property>
  <property fmtid="{D5CDD505-2E9C-101B-9397-08002B2CF9AE}" pid="3" name="ContentTypeId">
    <vt:lpwstr>0x01010048099EE111A2B94E873FEFBE55827DD6</vt:lpwstr>
  </property>
</Properties>
</file>